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Override PartName="/word/header14.xml" ContentType="application/vnd.openxmlformats-officedocument.wordprocessingml.header+xml"/>
  <Override PartName="/word/glossary/fontTable.xml" ContentType="application/vnd.openxmlformats-officedocument.wordprocessingml.fontTable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ajorHAnsi" w:eastAsiaTheme="majorEastAsia" w:hAnsiTheme="majorHAnsi" w:cstheme="majorBidi"/>
          <w:caps/>
          <w:lang w:val="de-DE"/>
        </w:rPr>
        <w:id w:val="104759376"/>
        <w:docPartObj>
          <w:docPartGallery w:val="Cover Pages"/>
          <w:docPartUnique/>
        </w:docPartObj>
      </w:sdtPr>
      <w:sdtEndPr>
        <w:rPr>
          <w:rFonts w:asciiTheme="minorHAnsi" w:eastAsiaTheme="minorEastAsia" w:hAnsiTheme="minorHAnsi" w:cstheme="minorBidi"/>
          <w:caps w:val="0"/>
        </w:rPr>
      </w:sdtEndPr>
      <w:sdtContent>
        <w:tbl>
          <w:tblPr>
            <w:tblW w:w="5553" w:type="pct"/>
            <w:jc w:val="center"/>
            <w:tblLook w:val="04A0"/>
          </w:tblPr>
          <w:tblGrid>
            <w:gridCol w:w="6756"/>
          </w:tblGrid>
          <w:tr w:rsidR="004C3985" w:rsidTr="00E807E2">
            <w:trPr>
              <w:trHeight w:val="2678"/>
              <w:jc w:val="center"/>
            </w:trPr>
            <w:tc>
              <w:tcPr>
                <w:tcW w:w="5000" w:type="pct"/>
              </w:tcPr>
              <w:p w:rsidR="004C3985" w:rsidRDefault="004C3985" w:rsidP="004C3985">
                <w:pPr>
                  <w:pStyle w:val="KeinLeerraum"/>
                  <w:jc w:val="center"/>
                  <w:rPr>
                    <w:rFonts w:asciiTheme="majorHAnsi" w:eastAsiaTheme="majorEastAsia" w:hAnsiTheme="majorHAnsi" w:cstheme="majorBidi"/>
                    <w:caps/>
                  </w:rPr>
                </w:pPr>
                <w:r>
                  <w:rPr>
                    <w:rFonts w:asciiTheme="majorHAnsi" w:eastAsiaTheme="majorEastAsia" w:hAnsiTheme="majorHAnsi" w:cstheme="majorBidi"/>
                    <w:caps/>
                    <w:noProof/>
                    <w:lang w:val="de-DE" w:eastAsia="de-DE" w:bidi="ar-SA"/>
                  </w:rPr>
                  <w:drawing>
                    <wp:inline distT="0" distB="0" distL="0" distR="0">
                      <wp:extent cx="3725545" cy="1969135"/>
                      <wp:effectExtent l="114300" t="0" r="313055" b="259715"/>
                      <wp:docPr id="1" name="Grafik 0" descr="02_014.pn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02_014.png"/>
                              <pic:cNvPicPr/>
                            </pic:nvPicPr>
                            <pic:blipFill>
                              <a:blip r:embed="rId7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25545" cy="196913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ffectLst>
                                <a:outerShdw blurRad="292100" dist="139700" dir="2700000" algn="tl" rotWithShape="0">
                                  <a:srgbClr val="333333">
                                    <a:alpha val="65000"/>
                                  </a:srgbClr>
                                </a:outerShdw>
                              </a:effectLst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</w:tr>
          <w:tr w:rsidR="004C3985" w:rsidTr="00E807E2">
            <w:trPr>
              <w:trHeight w:val="1339"/>
              <w:jc w:val="center"/>
            </w:trPr>
            <w:sdt>
              <w:sdtPr>
                <w:rPr>
                  <w:rFonts w:asciiTheme="majorHAnsi" w:eastAsiaTheme="majorEastAsia" w:hAnsiTheme="majorHAnsi" w:cstheme="majorBidi"/>
                  <w:sz w:val="80"/>
                  <w:szCs w:val="80"/>
                  <w:lang w:val="de-DE"/>
                </w:rPr>
                <w:alias w:val="Titel"/>
                <w:id w:val="15524250"/>
                <w:placeholder>
                  <w:docPart w:val="047C623174D34F50BDC8C431CE15663A"/>
                </w:placeholder>
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<w:text/>
              </w:sdtPr>
              <w:sdtContent>
                <w:tc>
                  <w:tcPr>
                    <w:tcW w:w="5000" w:type="pct"/>
                    <w:tcBorders>
                      <w:bottom w:val="single" w:sz="4" w:space="0" w:color="EC4220" w:themeColor="accent1"/>
                    </w:tcBorders>
                    <w:vAlign w:val="center"/>
                  </w:tcPr>
                  <w:p w:rsidR="004C3985" w:rsidRDefault="004C3985" w:rsidP="004C3985">
                    <w:pPr>
                      <w:pStyle w:val="KeinLeerraum"/>
                      <w:jc w:val="center"/>
                      <w:rPr>
                        <w:rFonts w:asciiTheme="majorHAnsi" w:eastAsiaTheme="majorEastAsia" w:hAnsiTheme="majorHAnsi" w:cstheme="majorBidi"/>
                        <w:sz w:val="80"/>
                        <w:szCs w:val="80"/>
                      </w:rPr>
                    </w:pPr>
                    <w:r w:rsidRPr="009A7CF2">
                      <w:rPr>
                        <w:rFonts w:asciiTheme="majorHAnsi" w:eastAsiaTheme="majorEastAsia" w:hAnsiTheme="majorHAnsi" w:cstheme="majorBidi"/>
                        <w:sz w:val="80"/>
                        <w:szCs w:val="80"/>
                        <w:lang w:val="de-DE"/>
                      </w:rPr>
                      <w:t>Neue Bücher Neue Snacks</w:t>
                    </w:r>
                  </w:p>
                </w:tc>
              </w:sdtContent>
            </w:sdt>
          </w:tr>
          <w:tr w:rsidR="004C3985" w:rsidTr="00E807E2">
            <w:trPr>
              <w:trHeight w:val="669"/>
              <w:jc w:val="center"/>
            </w:trPr>
            <w:sdt>
              <w:sdtPr>
                <w:rPr>
                  <w:rFonts w:asciiTheme="majorHAnsi" w:eastAsiaTheme="majorEastAsia" w:hAnsiTheme="majorHAnsi" w:cstheme="majorBidi"/>
                  <w:sz w:val="44"/>
                  <w:szCs w:val="44"/>
                  <w:lang w:val="de-DE"/>
                </w:rPr>
                <w:alias w:val="Untertitel"/>
                <w:id w:val="15524255"/>
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<w:text/>
              </w:sdtPr>
              <w:sdtContent>
                <w:tc>
                  <w:tcPr>
                    <w:tcW w:w="5000" w:type="pct"/>
                    <w:tcBorders>
                      <w:top w:val="single" w:sz="4" w:space="0" w:color="EC4220" w:themeColor="accent1"/>
                    </w:tcBorders>
                    <w:vAlign w:val="center"/>
                  </w:tcPr>
                  <w:p w:rsidR="004C3985" w:rsidRDefault="004C3985" w:rsidP="004C3985">
                    <w:pPr>
                      <w:pStyle w:val="KeinLeerraum"/>
                      <w:jc w:val="center"/>
                      <w:rPr>
                        <w:rFonts w:asciiTheme="majorHAnsi" w:eastAsiaTheme="majorEastAsia" w:hAnsiTheme="majorHAnsi" w:cstheme="majorBidi"/>
                        <w:sz w:val="44"/>
                        <w:szCs w:val="44"/>
                      </w:rPr>
                    </w:pPr>
                    <w:r w:rsidRPr="009A7CF2">
                      <w:rPr>
                        <w:rFonts w:asciiTheme="majorHAnsi" w:eastAsiaTheme="majorEastAsia" w:hAnsiTheme="majorHAnsi" w:cstheme="majorBidi"/>
                        <w:sz w:val="44"/>
                        <w:szCs w:val="44"/>
                        <w:lang w:val="de-DE"/>
                      </w:rPr>
                      <w:t>Sommer 2007</w:t>
                    </w:r>
                  </w:p>
                </w:tc>
              </w:sdtContent>
            </w:sdt>
          </w:tr>
        </w:tbl>
        <w:p w:rsidR="00A76704" w:rsidRDefault="00E807E2" w:rsidP="00B21480">
          <w:r>
            <w:rPr>
              <w:noProof/>
              <w:lang w:eastAsia="de-DE" w:bidi="ar-SA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603885</wp:posOffset>
                </wp:positionH>
                <wp:positionV relativeFrom="paragraph">
                  <wp:posOffset>38100</wp:posOffset>
                </wp:positionV>
                <wp:extent cx="2569210" cy="1647825"/>
                <wp:effectExtent l="95250" t="0" r="212090" b="180975"/>
                <wp:wrapTight wrapText="bothSides">
                  <wp:wrapPolygon edited="0">
                    <wp:start x="3043" y="1498"/>
                    <wp:lineTo x="2242" y="2247"/>
                    <wp:lineTo x="801" y="4745"/>
                    <wp:lineTo x="801" y="5743"/>
                    <wp:lineTo x="-480" y="13484"/>
                    <wp:lineTo x="-801" y="19477"/>
                    <wp:lineTo x="1441" y="21475"/>
                    <wp:lineTo x="3684" y="21725"/>
                    <wp:lineTo x="16176" y="23972"/>
                    <wp:lineTo x="17778" y="23972"/>
                    <wp:lineTo x="19539" y="23972"/>
                    <wp:lineTo x="20020" y="23972"/>
                    <wp:lineTo x="21782" y="21975"/>
                    <wp:lineTo x="21782" y="21475"/>
                    <wp:lineTo x="22422" y="17729"/>
                    <wp:lineTo x="22422" y="17480"/>
                    <wp:lineTo x="22742" y="13734"/>
                    <wp:lineTo x="22742" y="13484"/>
                    <wp:lineTo x="23063" y="9739"/>
                    <wp:lineTo x="23063" y="9489"/>
                    <wp:lineTo x="23383" y="9489"/>
                    <wp:lineTo x="23223" y="7242"/>
                    <wp:lineTo x="22742" y="5494"/>
                    <wp:lineTo x="23063" y="3246"/>
                    <wp:lineTo x="19219" y="2247"/>
                    <wp:lineTo x="7527" y="1498"/>
                    <wp:lineTo x="3043" y="1498"/>
                  </wp:wrapPolygon>
                </wp:wrapTight>
                <wp:docPr id="2" name="Grafik 1" descr="herz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herz.jpg"/>
                        <pic:cNvPicPr/>
                      </pic:nvPicPr>
                      <pic:blipFill>
                        <a:blip r:embed="rId8"/>
                        <a:srcRect l="6391" r="6030" b="756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69210" cy="16478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noFill/>
                        </a:ln>
                        <a:effectLst>
                          <a:outerShdw blurRad="152400" dist="12000" dir="900000" sy="98000" kx="110000" ky="200000" algn="tl" rotWithShape="0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perspectiveRelaxed">
                            <a:rot lat="19800000" lon="1200000" rev="20820000"/>
                          </a:camera>
                          <a:lightRig rig="threePt" dir="t"/>
                        </a:scene3d>
                        <a:sp3d contourW="6350" prstMaterial="matte">
                          <a:bevelT w="101600" h="101600"/>
                          <a:contourClr>
                            <a:srgbClr val="969696"/>
                          </a:contourClr>
                        </a:sp3d>
                      </pic:spPr>
                    </pic:pic>
                  </a:graphicData>
                </a:graphic>
              </wp:anchor>
            </w:drawing>
          </w:r>
        </w:p>
        <w:p w:rsidR="001D33CE" w:rsidRDefault="001D33CE" w:rsidP="00B21480">
          <w:pPr>
            <w:sectPr w:rsidR="001D33CE" w:rsidSect="00EA295C">
              <w:headerReference w:type="even" r:id="rId9"/>
              <w:headerReference w:type="default" r:id="rId10"/>
              <w:footerReference w:type="default" r:id="rId11"/>
              <w:headerReference w:type="first" r:id="rId12"/>
              <w:footerReference w:type="first" r:id="rId13"/>
              <w:pgSz w:w="8419" w:h="11906" w:orient="landscape" w:code="9"/>
              <w:pgMar w:top="1418" w:right="1134" w:bottom="1418" w:left="1418" w:header="709" w:footer="425" w:gutter="0"/>
              <w:cols w:space="708"/>
              <w:titlePg/>
              <w:docGrid w:linePitch="360"/>
            </w:sectPr>
          </w:pPr>
        </w:p>
        <w:p w:rsidR="006344F6" w:rsidRPr="00C40D33" w:rsidRDefault="006344F6" w:rsidP="006344F6">
          <w:pPr>
            <w:pStyle w:val="Untertitel"/>
            <w:rPr>
              <w:sz w:val="22"/>
              <w:szCs w:val="22"/>
            </w:rPr>
          </w:pPr>
          <w:r w:rsidRPr="00C40D33">
            <w:rPr>
              <w:sz w:val="22"/>
              <w:szCs w:val="22"/>
            </w:rPr>
            <w:lastRenderedPageBreak/>
            <w:t>Auf den nächsten Seiten stellen wir Ihnen neue Bücher vor, die uns aufgefallen sind oder die uns von unseren Gästen empfohlen wurden.</w:t>
          </w:r>
        </w:p>
        <w:p w:rsidR="006344F6" w:rsidRPr="00C40D33" w:rsidRDefault="006344F6" w:rsidP="006344F6">
          <w:pPr>
            <w:pStyle w:val="Untertitel"/>
            <w:rPr>
              <w:sz w:val="22"/>
              <w:szCs w:val="22"/>
            </w:rPr>
          </w:pPr>
          <w:r w:rsidRPr="00C40D33">
            <w:rPr>
              <w:sz w:val="22"/>
              <w:szCs w:val="22"/>
            </w:rPr>
            <w:t xml:space="preserve">Diese Bücher können </w:t>
          </w:r>
          <w:r w:rsidR="00C40D33" w:rsidRPr="00C40D33">
            <w:rPr>
              <w:sz w:val="22"/>
              <w:szCs w:val="22"/>
            </w:rPr>
            <w:t>Sie</w:t>
          </w:r>
          <w:r w:rsidRPr="00C40D33">
            <w:rPr>
              <w:sz w:val="22"/>
              <w:szCs w:val="22"/>
            </w:rPr>
            <w:t xml:space="preserve"> </w:t>
          </w:r>
          <w:r w:rsidR="00C40D33" w:rsidRPr="00C40D33">
            <w:rPr>
              <w:sz w:val="22"/>
              <w:szCs w:val="22"/>
            </w:rPr>
            <w:t xml:space="preserve">bei uns </w:t>
          </w:r>
          <w:r w:rsidRPr="00C40D33">
            <w:rPr>
              <w:sz w:val="22"/>
              <w:szCs w:val="22"/>
            </w:rPr>
            <w:t>ausleihen und während Ihres Besuches</w:t>
          </w:r>
          <w:r w:rsidR="00C40D33" w:rsidRPr="00C40D33">
            <w:rPr>
              <w:sz w:val="22"/>
              <w:szCs w:val="22"/>
            </w:rPr>
            <w:t xml:space="preserve"> in unserem Café </w:t>
          </w:r>
          <w:r w:rsidRPr="00C40D33">
            <w:rPr>
              <w:sz w:val="22"/>
              <w:szCs w:val="22"/>
            </w:rPr>
            <w:t xml:space="preserve"> bei einer Tasse Kaffee oder einem Snack</w:t>
          </w:r>
          <w:r w:rsidR="00C40D33" w:rsidRPr="00C40D33">
            <w:rPr>
              <w:sz w:val="22"/>
              <w:szCs w:val="22"/>
            </w:rPr>
            <w:t xml:space="preserve"> lesen.</w:t>
          </w:r>
        </w:p>
        <w:p w:rsidR="00C40D33" w:rsidRPr="00C40D33" w:rsidRDefault="00C40D33" w:rsidP="00C40D33">
          <w:pPr>
            <w:pStyle w:val="Untertitel"/>
            <w:rPr>
              <w:sz w:val="22"/>
              <w:szCs w:val="22"/>
            </w:rPr>
          </w:pPr>
          <w:r w:rsidRPr="00C40D33">
            <w:rPr>
              <w:sz w:val="22"/>
              <w:szCs w:val="22"/>
            </w:rPr>
            <w:t>Klaus, unser Koch</w:t>
          </w:r>
          <w:r w:rsidR="00C30407">
            <w:rPr>
              <w:sz w:val="22"/>
              <w:szCs w:val="22"/>
            </w:rPr>
            <w:t>,</w:t>
          </w:r>
          <w:r w:rsidRPr="00C40D33">
            <w:rPr>
              <w:sz w:val="22"/>
              <w:szCs w:val="22"/>
            </w:rPr>
            <w:t xml:space="preserve"> hat für Sie Empfehlungen zusammengestellt oder sogar spezielle Kreationen entwickelt, von denen er meint, dass sie zu Ihrem Lesestoff passen. Natürlich können Sie auch anderes aus unserer reichhaltigen Speisekarte wählen.</w:t>
          </w:r>
        </w:p>
        <w:p w:rsidR="00C40D33" w:rsidRDefault="00C40D33" w:rsidP="00C40D33">
          <w:pPr>
            <w:pStyle w:val="Untertitel"/>
            <w:rPr>
              <w:sz w:val="22"/>
              <w:szCs w:val="22"/>
            </w:rPr>
          </w:pPr>
          <w:r w:rsidRPr="00C40D33">
            <w:rPr>
              <w:sz w:val="22"/>
              <w:szCs w:val="22"/>
            </w:rPr>
            <w:t>Wir wünschen Ihnen einen entspannenden Aufenthalt bei uns. Sollte Ihnen ein</w:t>
          </w:r>
          <w:r w:rsidR="00C30407">
            <w:rPr>
              <w:sz w:val="22"/>
              <w:szCs w:val="22"/>
            </w:rPr>
            <w:t>e</w:t>
          </w:r>
          <w:r w:rsidRPr="00C40D33">
            <w:rPr>
              <w:sz w:val="22"/>
              <w:szCs w:val="22"/>
            </w:rPr>
            <w:t>s der Bücher gefallen, dann können Sie es auch bei uns kaufen. Fragen Sie einfach einen von uns.</w:t>
          </w:r>
        </w:p>
        <w:p w:rsidR="00C40D33" w:rsidRPr="00FB3D5C" w:rsidRDefault="00C40D33" w:rsidP="00C40D33">
          <w:pPr>
            <w:pStyle w:val="Untertitel"/>
            <w:rPr>
              <w:color w:val="336538" w:themeColor="text2" w:themeShade="BF"/>
              <w:sz w:val="20"/>
              <w:szCs w:val="20"/>
            </w:rPr>
          </w:pPr>
          <w:r w:rsidRPr="00FB3D5C">
            <w:rPr>
              <w:color w:val="336538" w:themeColor="text2" w:themeShade="BF"/>
              <w:sz w:val="20"/>
              <w:szCs w:val="20"/>
            </w:rPr>
            <w:t>Andreas und das Team im Café der Bücher</w:t>
          </w:r>
        </w:p>
        <w:p w:rsidR="001D33CE" w:rsidRDefault="001D33CE" w:rsidP="00B21480">
          <w:pPr>
            <w:sectPr w:rsidR="001D33CE" w:rsidSect="001D33CE">
              <w:pgSz w:w="8419" w:h="11906" w:orient="landscape" w:code="9"/>
              <w:pgMar w:top="1418" w:right="1134" w:bottom="1418" w:left="1418" w:header="709" w:footer="425" w:gutter="0"/>
              <w:cols w:space="708"/>
              <w:docGrid w:linePitch="360"/>
            </w:sectPr>
          </w:pPr>
        </w:p>
        <w:p w:rsidR="003B037D" w:rsidRDefault="004C3985" w:rsidP="00B21480">
          <w:r>
            <w:br w:type="page"/>
          </w:r>
        </w:p>
      </w:sdtContent>
    </w:sdt>
    <w:p w:rsidR="000D1DFB" w:rsidRDefault="000D1DFB" w:rsidP="000D1DFB">
      <w:pPr>
        <w:spacing w:line="360" w:lineRule="auto"/>
        <w:jc w:val="center"/>
      </w:pPr>
      <w:r>
        <w:object w:dxaOrig="7200" w:dyaOrig="540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0pt;height:202.5pt" o:ole="" o:bordertopcolor="this" o:borderleftcolor="this" o:borderbottomcolor="this" o:borderrightcolor="this">
            <v:imagedata r:id="rId1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5" DrawAspect="Content" ObjectID="_1246815416" r:id="rId15"/>
        </w:object>
      </w:r>
    </w:p>
    <w:p w:rsidR="000D1DFB" w:rsidRDefault="000D1DFB" w:rsidP="000D1DFB">
      <w:pPr>
        <w:spacing w:line="360" w:lineRule="auto"/>
        <w:jc w:val="center"/>
      </w:pP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Dazu passt Fingerfood und ein Frucht-Cocktail nach Wahl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8,70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D1DFB" w:rsidRDefault="000D1DFB" w:rsidP="000D1DFB">
      <w:pPr>
        <w:spacing w:line="360" w:lineRule="auto"/>
      </w:pPr>
    </w:p>
    <w:p w:rsidR="000D1DFB" w:rsidRDefault="000D1DFB" w:rsidP="000D1DFB">
      <w:r>
        <w:br w:type="page"/>
      </w:r>
    </w:p>
    <w:p w:rsidR="000D1DFB" w:rsidRDefault="000D1DFB" w:rsidP="000D1DFB">
      <w:pPr>
        <w:spacing w:line="360" w:lineRule="auto"/>
        <w:jc w:val="center"/>
      </w:pPr>
      <w:r>
        <w:object w:dxaOrig="7200" w:dyaOrig="5409">
          <v:shape id="_x0000_i1026" type="#_x0000_t75" style="width:270pt;height:202.5pt" o:ole="" o:bordertopcolor="this" o:borderleftcolor="this" o:borderbottomcolor="this" o:borderrightcolor="this">
            <v:imagedata r:id="rId1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6" DrawAspect="Content" ObjectID="_1246815417" r:id="rId17"/>
        </w:object>
      </w:r>
    </w:p>
    <w:p w:rsidR="000D1DFB" w:rsidRDefault="000D1DFB" w:rsidP="000D1DFB">
      <w:pPr>
        <w:spacing w:line="360" w:lineRule="auto"/>
        <w:jc w:val="center"/>
      </w:pP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Cocktail und Lachs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9,50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D1DFB" w:rsidRDefault="000D1DFB" w:rsidP="000D1DFB">
      <w:pPr>
        <w:spacing w:line="360" w:lineRule="auto"/>
      </w:pPr>
    </w:p>
    <w:p w:rsidR="0042259E" w:rsidRDefault="0042259E" w:rsidP="000D1DFB"/>
    <w:p w:rsidR="0042259E" w:rsidRDefault="0042259E" w:rsidP="000D1DFB">
      <w:pPr>
        <w:sectPr w:rsidR="0042259E" w:rsidSect="003C2DB5">
          <w:headerReference w:type="even" r:id="rId18"/>
          <w:footerReference w:type="even" r:id="rId19"/>
          <w:type w:val="continuous"/>
          <w:pgSz w:w="8419" w:h="11906" w:orient="landscape" w:code="9"/>
          <w:pgMar w:top="1418" w:right="1134" w:bottom="1418" w:left="1418" w:header="709" w:footer="425" w:gutter="0"/>
          <w:cols w:space="708"/>
          <w:docGrid w:linePitch="360"/>
        </w:sectPr>
      </w:pPr>
    </w:p>
    <w:p w:rsidR="000D1DFB" w:rsidRDefault="000D1DFB" w:rsidP="000D1DFB">
      <w:r>
        <w:br w:type="page"/>
      </w:r>
    </w:p>
    <w:p w:rsidR="000D1DFB" w:rsidRDefault="000D1DFB" w:rsidP="000D1DFB">
      <w:pPr>
        <w:spacing w:line="360" w:lineRule="auto"/>
      </w:pPr>
    </w:p>
    <w:p w:rsidR="000D1DFB" w:rsidRDefault="000D1DFB" w:rsidP="000D1DFB">
      <w:pPr>
        <w:spacing w:line="360" w:lineRule="auto"/>
        <w:jc w:val="center"/>
      </w:pPr>
      <w:r>
        <w:object w:dxaOrig="7200" w:dyaOrig="5409">
          <v:shape id="_x0000_i1027" type="#_x0000_t75" style="width:270pt;height:202.5pt" o:ole="" o:bordertopcolor="this" o:borderleftcolor="this" o:borderbottomcolor="this" o:borderrightcolor="this">
            <v:imagedata r:id="rId2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7" DrawAspect="Content" ObjectID="_1246815418" r:id="rId21"/>
        </w:object>
      </w:r>
    </w:p>
    <w:p w:rsidR="000D1DFB" w:rsidRDefault="000D1DFB" w:rsidP="000D1DFB">
      <w:pPr>
        <w:spacing w:line="360" w:lineRule="auto"/>
        <w:jc w:val="center"/>
      </w:pP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Süßes Frühstück mit Ei und Kaffee oder Tee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7,50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D1DFB" w:rsidRDefault="000D1DFB" w:rsidP="000D1DFB">
      <w:pPr>
        <w:spacing w:line="360" w:lineRule="auto"/>
      </w:pPr>
    </w:p>
    <w:p w:rsidR="000D1DFB" w:rsidRDefault="000D1DFB" w:rsidP="000D1DFB">
      <w:r>
        <w:br w:type="page"/>
      </w:r>
    </w:p>
    <w:p w:rsidR="000D1DFB" w:rsidRDefault="000D1DFB" w:rsidP="000D1DFB">
      <w:pPr>
        <w:spacing w:line="360" w:lineRule="auto"/>
      </w:pPr>
    </w:p>
    <w:p w:rsidR="000D1DFB" w:rsidRDefault="000D1DFB" w:rsidP="000D1DFB">
      <w:pPr>
        <w:spacing w:line="360" w:lineRule="auto"/>
        <w:jc w:val="center"/>
      </w:pPr>
      <w:r>
        <w:object w:dxaOrig="7200" w:dyaOrig="5409">
          <v:shape id="_x0000_i1028" type="#_x0000_t75" style="width:270pt;height:202.5pt" o:ole="" o:bordertopcolor="this" o:borderleftcolor="this" o:borderbottomcolor="this" o:borderrightcolor="this">
            <v:imagedata r:id="rId2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8" DrawAspect="Content" ObjectID="_1246815419" r:id="rId23"/>
        </w:object>
      </w:r>
    </w:p>
    <w:p w:rsidR="000D1DFB" w:rsidRDefault="000D1DFB" w:rsidP="000D1DFB">
      <w:pPr>
        <w:spacing w:line="360" w:lineRule="auto"/>
        <w:jc w:val="center"/>
      </w:pP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Sommersalat mit vielen Überraschungen und dazu einen leichten Tee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9,50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D1DFB" w:rsidRDefault="000D1DFB" w:rsidP="000D1DFB">
      <w:pPr>
        <w:spacing w:line="360" w:lineRule="auto"/>
      </w:pPr>
    </w:p>
    <w:p w:rsidR="000D1DFB" w:rsidRDefault="000D1DFB" w:rsidP="000D1DFB">
      <w:r>
        <w:br w:type="page"/>
      </w:r>
    </w:p>
    <w:p w:rsidR="000D1DFB" w:rsidRDefault="000D1DFB" w:rsidP="000D1DFB">
      <w:pPr>
        <w:spacing w:line="360" w:lineRule="auto"/>
      </w:pPr>
    </w:p>
    <w:p w:rsidR="000D1DFB" w:rsidRDefault="000D1DFB" w:rsidP="000D1DFB">
      <w:pPr>
        <w:spacing w:line="360" w:lineRule="auto"/>
        <w:jc w:val="center"/>
      </w:pPr>
      <w:r>
        <w:object w:dxaOrig="7200" w:dyaOrig="5409">
          <v:shape id="_x0000_i1029" type="#_x0000_t75" style="width:270pt;height:202.5pt" o:ole="" o:bordertopcolor="this" o:borderleftcolor="this" o:borderbottomcolor="this" o:borderrightcolor="this">
            <v:imagedata r:id="rId2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9" DrawAspect="Content" ObjectID="_1246815420" r:id="rId25"/>
        </w:object>
      </w:r>
    </w:p>
    <w:p w:rsidR="000D1DFB" w:rsidRDefault="000D1DFB" w:rsidP="000D1DFB">
      <w:pPr>
        <w:spacing w:line="360" w:lineRule="auto"/>
        <w:jc w:val="center"/>
      </w:pP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Earl Grey-Gedeck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9,95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D1DFB" w:rsidRDefault="000D1DFB" w:rsidP="000D1DFB">
      <w:pPr>
        <w:spacing w:line="360" w:lineRule="auto"/>
      </w:pPr>
    </w:p>
    <w:p w:rsidR="000D1DFB" w:rsidRDefault="000D1DFB" w:rsidP="000D1DFB">
      <w:r>
        <w:br w:type="page"/>
      </w:r>
    </w:p>
    <w:p w:rsidR="000D1DFB" w:rsidRDefault="000D1DFB" w:rsidP="000D1DFB">
      <w:pPr>
        <w:spacing w:line="360" w:lineRule="auto"/>
      </w:pPr>
    </w:p>
    <w:p w:rsidR="000D1DFB" w:rsidRDefault="000D1DFB" w:rsidP="000D1DFB">
      <w:pPr>
        <w:spacing w:line="360" w:lineRule="auto"/>
        <w:jc w:val="center"/>
      </w:pPr>
      <w:r>
        <w:object w:dxaOrig="7200" w:dyaOrig="5409">
          <v:shape id="_x0000_i1030" type="#_x0000_t75" style="width:270pt;height:202.5pt" o:ole="" o:bordertopcolor="this" o:borderleftcolor="this" o:borderbottomcolor="this" o:borderrightcolor="this">
            <v:imagedata r:id="rId2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0" DrawAspect="Content" ObjectID="_1246815421" r:id="rId27"/>
        </w:object>
      </w:r>
    </w:p>
    <w:p w:rsidR="000D1DFB" w:rsidRDefault="000D1DFB" w:rsidP="000D1DFB">
      <w:pPr>
        <w:spacing w:line="360" w:lineRule="auto"/>
        <w:jc w:val="center"/>
      </w:pP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Eis und Milchcafé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7,50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D1DFB" w:rsidRDefault="000D1DFB" w:rsidP="000D1DFB">
      <w:pPr>
        <w:spacing w:line="360" w:lineRule="auto"/>
      </w:pPr>
    </w:p>
    <w:p w:rsidR="008E6F48" w:rsidRDefault="008E6F48" w:rsidP="000D1DFB">
      <w:pPr>
        <w:sectPr w:rsidR="008E6F48" w:rsidSect="003C2DB5">
          <w:headerReference w:type="even" r:id="rId28"/>
          <w:headerReference w:type="default" r:id="rId29"/>
          <w:type w:val="continuous"/>
          <w:pgSz w:w="8419" w:h="11906" w:orient="landscape" w:code="9"/>
          <w:pgMar w:top="1418" w:right="1134" w:bottom="1418" w:left="1418" w:header="709" w:footer="425" w:gutter="0"/>
          <w:cols w:space="708"/>
          <w:docGrid w:linePitch="360"/>
        </w:sectPr>
      </w:pPr>
    </w:p>
    <w:p w:rsidR="000D1DFB" w:rsidRDefault="000D1DFB" w:rsidP="000D1DFB">
      <w:r>
        <w:br w:type="page"/>
      </w:r>
    </w:p>
    <w:p w:rsidR="000D1DFB" w:rsidRDefault="000D1DFB" w:rsidP="000D1DFB">
      <w:pPr>
        <w:spacing w:line="360" w:lineRule="auto"/>
      </w:pPr>
    </w:p>
    <w:p w:rsidR="000D1DFB" w:rsidRDefault="000D1DFB" w:rsidP="000D1DFB">
      <w:pPr>
        <w:spacing w:line="360" w:lineRule="auto"/>
        <w:jc w:val="center"/>
      </w:pPr>
      <w:r>
        <w:object w:dxaOrig="7200" w:dyaOrig="5409">
          <v:shape id="_x0000_i1031" type="#_x0000_t75" style="width:270pt;height:202.5pt" o:ole="" o:bordertopcolor="this" o:borderleftcolor="this" o:borderbottomcolor="this" o:borderrightcolor="this">
            <v:imagedata r:id="rId3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1" DrawAspect="Content" ObjectID="_1246815422" r:id="rId31"/>
        </w:object>
      </w:r>
    </w:p>
    <w:p w:rsidR="000D1DFB" w:rsidRDefault="000D1DFB" w:rsidP="000D1DFB">
      <w:pPr>
        <w:spacing w:line="360" w:lineRule="auto"/>
        <w:jc w:val="center"/>
      </w:pP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Ostfriesentee und Kuchen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D1DFB" w:rsidRDefault="000D1DFB" w:rsidP="000D1DFB">
      <w:pPr>
        <w:spacing w:line="360" w:lineRule="auto"/>
      </w:pPr>
    </w:p>
    <w:p w:rsidR="000D1DFB" w:rsidRDefault="000D1DFB" w:rsidP="000D1DFB">
      <w:r>
        <w:br w:type="page"/>
      </w:r>
    </w:p>
    <w:p w:rsidR="000D1DFB" w:rsidRDefault="000D1DFB" w:rsidP="000D1DFB">
      <w:pPr>
        <w:spacing w:line="360" w:lineRule="auto"/>
      </w:pPr>
    </w:p>
    <w:p w:rsidR="000D1DFB" w:rsidRDefault="000D1DFB" w:rsidP="000D1DFB">
      <w:pPr>
        <w:spacing w:line="360" w:lineRule="auto"/>
        <w:jc w:val="center"/>
      </w:pPr>
      <w:r>
        <w:object w:dxaOrig="7200" w:dyaOrig="5409">
          <v:shape id="_x0000_i1032" type="#_x0000_t75" style="width:270pt;height:202.5pt" o:ole="" o:bordertopcolor="this" o:borderleftcolor="this" o:borderbottomcolor="this" o:borderrightcolor="this">
            <v:imagedata r:id="rId3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2" DrawAspect="Content" ObjectID="_1246815423" r:id="rId33"/>
        </w:object>
      </w:r>
    </w:p>
    <w:p w:rsidR="000D1DFB" w:rsidRDefault="000D1DFB" w:rsidP="000D1DFB">
      <w:pPr>
        <w:spacing w:line="360" w:lineRule="auto"/>
        <w:jc w:val="center"/>
      </w:pP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Ananaseis und Milchcafé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7,20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D1DFB" w:rsidRDefault="000D1DFB" w:rsidP="000D1DFB">
      <w:pPr>
        <w:spacing w:line="360" w:lineRule="auto"/>
      </w:pPr>
    </w:p>
    <w:p w:rsidR="008E6F48" w:rsidRDefault="008E6F48" w:rsidP="000D1DFB">
      <w:pPr>
        <w:sectPr w:rsidR="008E6F48" w:rsidSect="003C2DB5">
          <w:headerReference w:type="even" r:id="rId34"/>
          <w:headerReference w:type="default" r:id="rId35"/>
          <w:type w:val="continuous"/>
          <w:pgSz w:w="8419" w:h="11906" w:orient="landscape" w:code="9"/>
          <w:pgMar w:top="1418" w:right="1134" w:bottom="1418" w:left="1418" w:header="709" w:footer="425" w:gutter="0"/>
          <w:cols w:space="708"/>
          <w:docGrid w:linePitch="360"/>
        </w:sectPr>
      </w:pPr>
    </w:p>
    <w:p w:rsidR="000D1DFB" w:rsidRDefault="000D1DFB" w:rsidP="000D1DFB">
      <w:r>
        <w:br w:type="page"/>
      </w:r>
    </w:p>
    <w:p w:rsidR="000D1DFB" w:rsidRDefault="000D1DFB" w:rsidP="000D1DFB">
      <w:pPr>
        <w:spacing w:line="360" w:lineRule="auto"/>
      </w:pPr>
    </w:p>
    <w:p w:rsidR="000D1DFB" w:rsidRDefault="000D1DFB" w:rsidP="000D1DFB">
      <w:pPr>
        <w:spacing w:line="360" w:lineRule="auto"/>
        <w:jc w:val="center"/>
      </w:pPr>
      <w:r>
        <w:object w:dxaOrig="7200" w:dyaOrig="5409">
          <v:shape id="_x0000_i1033" type="#_x0000_t75" style="width:270pt;height:202.5pt" o:ole="" o:bordertopcolor="this" o:borderleftcolor="this" o:borderbottomcolor="this" o:borderrightcolor="this">
            <v:imagedata r:id="rId3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3" DrawAspect="Content" ObjectID="_1246815424" r:id="rId37"/>
        </w:object>
      </w:r>
    </w:p>
    <w:p w:rsidR="000D1DFB" w:rsidRDefault="000D1DFB" w:rsidP="000D1DFB">
      <w:pPr>
        <w:spacing w:line="360" w:lineRule="auto"/>
        <w:jc w:val="center"/>
      </w:pP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Hinweis auf CD und Laptop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Baguette und Latte Macchiato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8,50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D1DFB" w:rsidRDefault="000D1DFB" w:rsidP="000D1DFB">
      <w:pPr>
        <w:spacing w:line="360" w:lineRule="auto"/>
      </w:pPr>
    </w:p>
    <w:p w:rsidR="000D1DFB" w:rsidRDefault="000D1DFB" w:rsidP="000D1DFB">
      <w:r>
        <w:br w:type="page"/>
      </w:r>
    </w:p>
    <w:p w:rsidR="000D1DFB" w:rsidRDefault="000D1DFB" w:rsidP="000D1DFB">
      <w:pPr>
        <w:spacing w:line="360" w:lineRule="auto"/>
      </w:pPr>
    </w:p>
    <w:p w:rsidR="000D1DFB" w:rsidRDefault="000D1DFB" w:rsidP="000D1DFB">
      <w:pPr>
        <w:spacing w:line="360" w:lineRule="auto"/>
        <w:jc w:val="center"/>
      </w:pPr>
      <w:r>
        <w:object w:dxaOrig="7200" w:dyaOrig="5409">
          <v:shape id="_x0000_i1034" type="#_x0000_t75" style="width:270pt;height:202.5pt" o:ole="" o:bordertopcolor="this" o:borderleftcolor="this" o:borderbottomcolor="this" o:borderrightcolor="this">
            <v:imagedata r:id="rId3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4" DrawAspect="Content" ObjectID="_1246815425" r:id="rId39"/>
        </w:object>
      </w:r>
    </w:p>
    <w:p w:rsidR="000D1DFB" w:rsidRDefault="000D1DFB" w:rsidP="000D1DFB">
      <w:pPr>
        <w:spacing w:line="360" w:lineRule="auto"/>
        <w:jc w:val="center"/>
      </w:pP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Hinweis auf CD und Laptop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Eistee und Mini-Baguettes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6,95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D1DFB" w:rsidRDefault="000D1DFB" w:rsidP="000D1DFB">
      <w:pPr>
        <w:spacing w:line="360" w:lineRule="auto"/>
      </w:pPr>
    </w:p>
    <w:p w:rsidR="008E6F48" w:rsidRDefault="008E6F48" w:rsidP="000D1DFB">
      <w:pPr>
        <w:sectPr w:rsidR="008E6F48" w:rsidSect="003C2DB5">
          <w:headerReference w:type="even" r:id="rId40"/>
          <w:headerReference w:type="default" r:id="rId41"/>
          <w:type w:val="continuous"/>
          <w:pgSz w:w="8419" w:h="11906" w:orient="landscape" w:code="9"/>
          <w:pgMar w:top="1418" w:right="1134" w:bottom="1418" w:left="1418" w:header="709" w:footer="425" w:gutter="0"/>
          <w:cols w:space="708"/>
          <w:docGrid w:linePitch="360"/>
        </w:sectPr>
      </w:pPr>
    </w:p>
    <w:p w:rsidR="000D1DFB" w:rsidRDefault="000D1DFB" w:rsidP="000D1DFB">
      <w:r>
        <w:br w:type="page"/>
      </w:r>
    </w:p>
    <w:p w:rsidR="000D1DFB" w:rsidRDefault="000D1DFB" w:rsidP="000D1DFB">
      <w:pPr>
        <w:spacing w:line="360" w:lineRule="auto"/>
      </w:pPr>
    </w:p>
    <w:p w:rsidR="000D1DFB" w:rsidRDefault="000D1DFB" w:rsidP="000D1DFB">
      <w:pPr>
        <w:spacing w:line="360" w:lineRule="auto"/>
        <w:jc w:val="center"/>
      </w:pPr>
      <w:r>
        <w:object w:dxaOrig="7200" w:dyaOrig="5409">
          <v:shape id="_x0000_i1035" type="#_x0000_t75" style="width:270pt;height:202.5pt" o:ole="" o:bordertopcolor="this" o:borderleftcolor="this" o:borderbottomcolor="this" o:borderrightcolor="this">
            <v:imagedata r:id="rId4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5" DrawAspect="Content" ObjectID="_1246815426" r:id="rId43"/>
        </w:object>
      </w:r>
    </w:p>
    <w:p w:rsidR="000D1DFB" w:rsidRDefault="000D1DFB" w:rsidP="000D1DFB">
      <w:pPr>
        <w:spacing w:line="360" w:lineRule="auto"/>
        <w:jc w:val="center"/>
      </w:pP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Kindermenü 2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Hamburger Pommes und Saft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7,95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</w:p>
    <w:p w:rsidR="000D1DFB" w:rsidRDefault="000D1DFB" w:rsidP="000D1DFB">
      <w:pPr>
        <w:spacing w:line="360" w:lineRule="auto"/>
      </w:pPr>
    </w:p>
    <w:p w:rsidR="000D1DFB" w:rsidRDefault="000D1DFB" w:rsidP="000D1DFB">
      <w:r>
        <w:br w:type="page"/>
      </w:r>
    </w:p>
    <w:p w:rsidR="000D1DFB" w:rsidRDefault="000D1DFB" w:rsidP="000D1DFB">
      <w:pPr>
        <w:spacing w:line="360" w:lineRule="auto"/>
      </w:pPr>
    </w:p>
    <w:p w:rsidR="000D1DFB" w:rsidRDefault="000D1DFB" w:rsidP="000D1DFB">
      <w:pPr>
        <w:spacing w:line="360" w:lineRule="auto"/>
        <w:jc w:val="center"/>
      </w:pPr>
      <w:r>
        <w:object w:dxaOrig="7200" w:dyaOrig="5409">
          <v:shape id="_x0000_i1036" type="#_x0000_t75" style="width:270pt;height:202.5pt" o:ole="" o:bordertopcolor="this" o:borderleftcolor="this" o:borderbottomcolor="this" o:borderrightcolor="this">
            <v:imagedata r:id="rId4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6" DrawAspect="Content" ObjectID="_1246815427" r:id="rId45"/>
        </w:object>
      </w:r>
    </w:p>
    <w:p w:rsidR="000D1DFB" w:rsidRDefault="000D1DFB" w:rsidP="000D1DFB">
      <w:pPr>
        <w:spacing w:line="360" w:lineRule="auto"/>
        <w:jc w:val="center"/>
      </w:pP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Kindermenü 1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 xml:space="preserve">Hot Dog und Cola 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Preis 4,95</w:t>
      </w:r>
    </w:p>
    <w:p w:rsidR="00FB3D5C" w:rsidRDefault="00FB3D5C"/>
    <w:p w:rsidR="00FB3D5C" w:rsidRDefault="00FB3D5C" w:rsidP="003C2DB5">
      <w:pPr>
        <w:sectPr w:rsidR="00FB3D5C" w:rsidSect="003C2DB5">
          <w:headerReference w:type="even" r:id="rId46"/>
          <w:headerReference w:type="default" r:id="rId47"/>
          <w:type w:val="continuous"/>
          <w:pgSz w:w="8419" w:h="11906" w:orient="landscape" w:code="9"/>
          <w:pgMar w:top="1418" w:right="1134" w:bottom="1418" w:left="1418" w:header="709" w:footer="425" w:gutter="0"/>
          <w:cols w:space="708"/>
          <w:docGrid w:linePitch="360"/>
        </w:sectPr>
      </w:pPr>
    </w:p>
    <w:p w:rsidR="00C30407" w:rsidRDefault="00C30407">
      <w:r>
        <w:br w:type="page"/>
      </w:r>
    </w:p>
    <w:p w:rsidR="003C2DB5" w:rsidRDefault="003C2DB5" w:rsidP="003C2DB5"/>
    <w:sectPr w:rsidR="003C2DB5" w:rsidSect="00C30407">
      <w:headerReference w:type="even" r:id="rId48"/>
      <w:headerReference w:type="default" r:id="rId49"/>
      <w:footerReference w:type="even" r:id="rId50"/>
      <w:footerReference w:type="default" r:id="rId51"/>
      <w:pgSz w:w="8419" w:h="11906" w:orient="landscape" w:code="9"/>
      <w:pgMar w:top="1418" w:right="1134" w:bottom="1418" w:left="1418" w:header="709" w:footer="425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9319A" w:rsidRDefault="00E9319A" w:rsidP="004C3985">
      <w:pPr>
        <w:spacing w:after="0" w:line="240" w:lineRule="auto"/>
      </w:pPr>
      <w:r>
        <w:separator/>
      </w:r>
    </w:p>
  </w:endnote>
  <w:endnote w:type="continuationSeparator" w:id="1">
    <w:p w:rsidR="00E9319A" w:rsidRDefault="00E9319A" w:rsidP="004C39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422F" w:rsidRDefault="00806A8D" w:rsidP="00806A8D">
    <w:pPr>
      <w:pStyle w:val="IntensivesAnfhrungszeichen"/>
    </w:pPr>
    <w:r>
      <w:t>Haben Sie in letzter Zeit ein Buch gelesen, das Sie auch für unser Café empfehlen würden</w:t>
    </w:r>
    <w:r w:rsidR="00C30407">
      <w:t>?</w:t>
    </w:r>
    <w:r>
      <w:t xml:space="preserve"> Sagen Sie es uns</w:t>
    </w:r>
    <w:r w:rsidR="00C30407">
      <w:t>.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E7BCB" w:rsidRDefault="007E7BCB">
    <w:pPr>
      <w:pStyle w:val="Fuzeile"/>
    </w:pPr>
    <w:r>
      <w:rPr>
        <w:noProof/>
        <w:lang w:eastAsia="de-DE" w:bidi="ar-SA"/>
      </w:rPr>
      <w:drawing>
        <wp:anchor distT="0" distB="0" distL="114300" distR="114300" simplePos="0" relativeHeight="251667456" behindDoc="1" locked="0" layoutInCell="1" allowOverlap="1">
          <wp:simplePos x="0" y="0"/>
          <wp:positionH relativeFrom="column">
            <wp:posOffset>-62865</wp:posOffset>
          </wp:positionH>
          <wp:positionV relativeFrom="paragraph">
            <wp:posOffset>-810895</wp:posOffset>
          </wp:positionV>
          <wp:extent cx="1200150" cy="1014730"/>
          <wp:effectExtent l="19050" t="0" r="0" b="0"/>
          <wp:wrapTight wrapText="bothSides">
            <wp:wrapPolygon edited="0">
              <wp:start x="1371" y="0"/>
              <wp:lineTo x="1371" y="12976"/>
              <wp:lineTo x="-343" y="15004"/>
              <wp:lineTo x="-343" y="18653"/>
              <wp:lineTo x="1029" y="21086"/>
              <wp:lineTo x="1371" y="21086"/>
              <wp:lineTo x="8571" y="21086"/>
              <wp:lineTo x="8914" y="21086"/>
              <wp:lineTo x="13371" y="19464"/>
              <wp:lineTo x="16457" y="19464"/>
              <wp:lineTo x="21600" y="15409"/>
              <wp:lineTo x="21600" y="10543"/>
              <wp:lineTo x="20914" y="9732"/>
              <wp:lineTo x="16800" y="6488"/>
              <wp:lineTo x="16800" y="0"/>
              <wp:lineTo x="1371" y="0"/>
            </wp:wrapPolygon>
          </wp:wrapTight>
          <wp:docPr id="7" name="Grafik 4" descr="baguette mit latt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aguette mit latte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00150" cy="10147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de-DE" w:bidi="ar-SA"/>
      </w:rPr>
      <w:drawing>
        <wp:anchor distT="0" distB="0" distL="114300" distR="114300" simplePos="0" relativeHeight="251668480" behindDoc="1" locked="0" layoutInCell="1" allowOverlap="1">
          <wp:simplePos x="0" y="0"/>
          <wp:positionH relativeFrom="column">
            <wp:posOffset>2766060</wp:posOffset>
          </wp:positionH>
          <wp:positionV relativeFrom="paragraph">
            <wp:posOffset>-671830</wp:posOffset>
          </wp:positionV>
          <wp:extent cx="1628140" cy="914400"/>
          <wp:effectExtent l="0" t="0" r="0" b="0"/>
          <wp:wrapTight wrapText="bothSides">
            <wp:wrapPolygon edited="0">
              <wp:start x="7582" y="900"/>
              <wp:lineTo x="5560" y="1350"/>
              <wp:lineTo x="505" y="6300"/>
              <wp:lineTo x="505" y="11700"/>
              <wp:lineTo x="2022" y="15300"/>
              <wp:lineTo x="3538" y="15300"/>
              <wp:lineTo x="3538" y="17550"/>
              <wp:lineTo x="5055" y="21150"/>
              <wp:lineTo x="6066" y="21150"/>
              <wp:lineTo x="7835" y="21150"/>
              <wp:lineTo x="15669" y="21150"/>
              <wp:lineTo x="20724" y="18900"/>
              <wp:lineTo x="20471" y="14400"/>
              <wp:lineTo x="18197" y="8550"/>
              <wp:lineTo x="17944" y="6300"/>
              <wp:lineTo x="14658" y="2250"/>
              <wp:lineTo x="11120" y="900"/>
              <wp:lineTo x="7582" y="900"/>
            </wp:wrapPolygon>
          </wp:wrapTight>
          <wp:docPr id="8" name="Grafik 7" descr="frühstück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rühstück.pn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628140" cy="9144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2DB5" w:rsidRDefault="003C2DB5" w:rsidP="00806A8D">
    <w:pPr>
      <w:pStyle w:val="IntensivesAnfhrungszeichen"/>
    </w:pPr>
    <w:r>
      <w:t xml:space="preserve">Haben Sie in letzter Zeit ein Buch gelesen, das Sie auch </w:t>
    </w:r>
    <w:r w:rsidR="00C30407">
      <w:t>für unser Café empfehlen würden?</w:t>
    </w:r>
    <w:r>
      <w:t xml:space="preserve"> Sagen Sie es uns.</w: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3D5C" w:rsidRDefault="00FB3D5C" w:rsidP="00FB3D5C"/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2DB5" w:rsidRDefault="003C2DB5" w:rsidP="003C2DB5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9319A" w:rsidRDefault="00E9319A" w:rsidP="004C3985">
      <w:pPr>
        <w:spacing w:after="0" w:line="240" w:lineRule="auto"/>
      </w:pPr>
      <w:r>
        <w:separator/>
      </w:r>
    </w:p>
  </w:footnote>
  <w:footnote w:type="continuationSeparator" w:id="1">
    <w:p w:rsidR="00E9319A" w:rsidRDefault="00E9319A" w:rsidP="004C39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C3985" w:rsidRPr="004C3985" w:rsidRDefault="00BF422F" w:rsidP="00BF422F">
    <w:pPr>
      <w:pStyle w:val="Titel"/>
      <w:jc w:val="center"/>
    </w:pPr>
    <w:r>
      <w:rPr>
        <w:noProof/>
        <w:lang w:eastAsia="de-DE" w:bidi="ar-SA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-843280</wp:posOffset>
          </wp:positionH>
          <wp:positionV relativeFrom="paragraph">
            <wp:posOffset>-450215</wp:posOffset>
          </wp:positionV>
          <wp:extent cx="895350" cy="7620000"/>
          <wp:effectExtent l="19050" t="0" r="0" b="0"/>
          <wp:wrapTight wrapText="bothSides">
            <wp:wrapPolygon edited="0">
              <wp:start x="-460" y="0"/>
              <wp:lineTo x="-460" y="21384"/>
              <wp:lineTo x="21140" y="21384"/>
              <wp:lineTo x="18383" y="20736"/>
              <wp:lineTo x="16085" y="19872"/>
              <wp:lineTo x="13328" y="18144"/>
              <wp:lineTo x="11489" y="16416"/>
              <wp:lineTo x="10570" y="15606"/>
              <wp:lineTo x="12868" y="11286"/>
              <wp:lineTo x="14706" y="9504"/>
              <wp:lineTo x="15166" y="8640"/>
              <wp:lineTo x="15626" y="7830"/>
              <wp:lineTo x="15626" y="7776"/>
              <wp:lineTo x="16085" y="6966"/>
              <wp:lineTo x="16085" y="6048"/>
              <wp:lineTo x="13787" y="3456"/>
              <wp:lineTo x="11489" y="1728"/>
              <wp:lineTo x="9651" y="864"/>
              <wp:lineTo x="7353" y="54"/>
              <wp:lineTo x="7353" y="0"/>
              <wp:lineTo x="-460" y="0"/>
            </wp:wrapPolygon>
          </wp:wrapTight>
          <wp:docPr id="3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de-DE" w:bidi="ar-S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1490345</wp:posOffset>
          </wp:positionH>
          <wp:positionV relativeFrom="paragraph">
            <wp:posOffset>-2879089</wp:posOffset>
          </wp:positionV>
          <wp:extent cx="894080" cy="5762625"/>
          <wp:effectExtent l="2438400" t="0" r="2439670" b="0"/>
          <wp:wrapNone/>
          <wp:docPr id="9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5400000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344F6">
      <w:t>Willkommen</w: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255B" w:rsidRPr="00BF422F" w:rsidRDefault="00A1255B" w:rsidP="00806A8D">
    <w:pPr>
      <w:pStyle w:val="Titel"/>
      <w:jc w:val="center"/>
    </w:pPr>
    <w:r w:rsidRPr="00BF422F">
      <w:rPr>
        <w:noProof/>
        <w:lang w:eastAsia="de-DE" w:bidi="ar-SA"/>
      </w:rPr>
      <w:drawing>
        <wp:anchor distT="0" distB="0" distL="114300" distR="114300" simplePos="0" relativeHeight="251705344" behindDoc="1" locked="0" layoutInCell="1" allowOverlap="1">
          <wp:simplePos x="0" y="0"/>
          <wp:positionH relativeFrom="column">
            <wp:posOffset>1346834</wp:posOffset>
          </wp:positionH>
          <wp:positionV relativeFrom="paragraph">
            <wp:posOffset>-2888615</wp:posOffset>
          </wp:positionV>
          <wp:extent cx="894080" cy="5762625"/>
          <wp:effectExtent l="2457450" t="0" r="2420620" b="0"/>
          <wp:wrapNone/>
          <wp:docPr id="32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16200000" flipH="1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BF422F">
      <w:rPr>
        <w:noProof/>
        <w:lang w:eastAsia="de-DE" w:bidi="ar-SA"/>
      </w:rPr>
      <w:drawing>
        <wp:anchor distT="0" distB="0" distL="114300" distR="114300" simplePos="0" relativeHeight="251704320" behindDoc="1" locked="0" layoutInCell="1" allowOverlap="1">
          <wp:simplePos x="0" y="0"/>
          <wp:positionH relativeFrom="column">
            <wp:posOffset>3718560</wp:posOffset>
          </wp:positionH>
          <wp:positionV relativeFrom="paragraph">
            <wp:posOffset>-459740</wp:posOffset>
          </wp:positionV>
          <wp:extent cx="895350" cy="7620000"/>
          <wp:effectExtent l="0" t="0" r="0" b="0"/>
          <wp:wrapTight wrapText="bothSides">
            <wp:wrapPolygon edited="0">
              <wp:start x="13787" y="0"/>
              <wp:lineTo x="11489" y="864"/>
              <wp:lineTo x="9651" y="1728"/>
              <wp:lineTo x="5974" y="5184"/>
              <wp:lineTo x="5974" y="8640"/>
              <wp:lineTo x="7353" y="10368"/>
              <wp:lineTo x="9191" y="12096"/>
              <wp:lineTo x="9191" y="17280"/>
              <wp:lineTo x="5055" y="19872"/>
              <wp:lineTo x="2757" y="20736"/>
              <wp:lineTo x="0" y="21384"/>
              <wp:lineTo x="21600" y="21384"/>
              <wp:lineTo x="21600" y="11880"/>
              <wp:lineTo x="21140" y="11232"/>
              <wp:lineTo x="21600" y="11016"/>
              <wp:lineTo x="21600" y="0"/>
              <wp:lineTo x="13787" y="0"/>
            </wp:wrapPolygon>
          </wp:wrapTight>
          <wp:docPr id="33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flipH="1"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>Fachbücher</w: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6F48" w:rsidRPr="004C3985" w:rsidRDefault="008E6F48" w:rsidP="00BF422F">
    <w:pPr>
      <w:pStyle w:val="Titel"/>
      <w:jc w:val="center"/>
    </w:pPr>
    <w:r>
      <w:rPr>
        <w:noProof/>
        <w:lang w:eastAsia="de-DE" w:bidi="ar-SA"/>
      </w:rPr>
      <w:drawing>
        <wp:anchor distT="0" distB="0" distL="114300" distR="114300" simplePos="0" relativeHeight="251688960" behindDoc="1" locked="0" layoutInCell="1" allowOverlap="1">
          <wp:simplePos x="0" y="0"/>
          <wp:positionH relativeFrom="column">
            <wp:posOffset>-843280</wp:posOffset>
          </wp:positionH>
          <wp:positionV relativeFrom="paragraph">
            <wp:posOffset>-450215</wp:posOffset>
          </wp:positionV>
          <wp:extent cx="895350" cy="7620000"/>
          <wp:effectExtent l="19050" t="0" r="0" b="0"/>
          <wp:wrapTight wrapText="bothSides">
            <wp:wrapPolygon edited="0">
              <wp:start x="-460" y="0"/>
              <wp:lineTo x="-460" y="21384"/>
              <wp:lineTo x="21140" y="21384"/>
              <wp:lineTo x="18383" y="20736"/>
              <wp:lineTo x="16085" y="19872"/>
              <wp:lineTo x="13328" y="18144"/>
              <wp:lineTo x="11489" y="16416"/>
              <wp:lineTo x="10570" y="15606"/>
              <wp:lineTo x="12868" y="11286"/>
              <wp:lineTo x="14706" y="9504"/>
              <wp:lineTo x="15166" y="8640"/>
              <wp:lineTo x="15626" y="7830"/>
              <wp:lineTo x="15626" y="7776"/>
              <wp:lineTo x="16085" y="6966"/>
              <wp:lineTo x="16085" y="6048"/>
              <wp:lineTo x="13787" y="3456"/>
              <wp:lineTo x="11489" y="1728"/>
              <wp:lineTo x="9651" y="864"/>
              <wp:lineTo x="7353" y="54"/>
              <wp:lineTo x="7353" y="0"/>
              <wp:lineTo x="-460" y="0"/>
            </wp:wrapPolygon>
          </wp:wrapTight>
          <wp:docPr id="22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de-DE" w:bidi="ar-SA"/>
      </w:rPr>
      <w:drawing>
        <wp:anchor distT="0" distB="0" distL="114300" distR="114300" simplePos="0" relativeHeight="251689984" behindDoc="1" locked="0" layoutInCell="1" allowOverlap="1">
          <wp:simplePos x="0" y="0"/>
          <wp:positionH relativeFrom="column">
            <wp:posOffset>1490345</wp:posOffset>
          </wp:positionH>
          <wp:positionV relativeFrom="paragraph">
            <wp:posOffset>-2879089</wp:posOffset>
          </wp:positionV>
          <wp:extent cx="894080" cy="5762625"/>
          <wp:effectExtent l="2438400" t="0" r="2439670" b="0"/>
          <wp:wrapNone/>
          <wp:docPr id="23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5400000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>Kinderbücher</w: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6F48" w:rsidRPr="00BF422F" w:rsidRDefault="008E6F48" w:rsidP="00806A8D">
    <w:pPr>
      <w:pStyle w:val="Titel"/>
      <w:jc w:val="center"/>
    </w:pPr>
    <w:r w:rsidRPr="00BF422F">
      <w:rPr>
        <w:noProof/>
        <w:lang w:eastAsia="de-DE" w:bidi="ar-SA"/>
      </w:rPr>
      <w:drawing>
        <wp:anchor distT="0" distB="0" distL="114300" distR="114300" simplePos="0" relativeHeight="251686912" behindDoc="1" locked="0" layoutInCell="1" allowOverlap="1">
          <wp:simplePos x="0" y="0"/>
          <wp:positionH relativeFrom="column">
            <wp:posOffset>1346834</wp:posOffset>
          </wp:positionH>
          <wp:positionV relativeFrom="paragraph">
            <wp:posOffset>-2888615</wp:posOffset>
          </wp:positionV>
          <wp:extent cx="894080" cy="5762625"/>
          <wp:effectExtent l="2457450" t="0" r="2420620" b="0"/>
          <wp:wrapNone/>
          <wp:docPr id="20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16200000" flipH="1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BF422F">
      <w:rPr>
        <w:noProof/>
        <w:lang w:eastAsia="de-DE" w:bidi="ar-SA"/>
      </w:rPr>
      <w:drawing>
        <wp:anchor distT="0" distB="0" distL="114300" distR="114300" simplePos="0" relativeHeight="251685888" behindDoc="1" locked="0" layoutInCell="1" allowOverlap="1">
          <wp:simplePos x="0" y="0"/>
          <wp:positionH relativeFrom="column">
            <wp:posOffset>3718560</wp:posOffset>
          </wp:positionH>
          <wp:positionV relativeFrom="paragraph">
            <wp:posOffset>-459740</wp:posOffset>
          </wp:positionV>
          <wp:extent cx="895350" cy="7620000"/>
          <wp:effectExtent l="0" t="0" r="0" b="0"/>
          <wp:wrapTight wrapText="bothSides">
            <wp:wrapPolygon edited="0">
              <wp:start x="13787" y="0"/>
              <wp:lineTo x="11489" y="864"/>
              <wp:lineTo x="9651" y="1728"/>
              <wp:lineTo x="5974" y="5184"/>
              <wp:lineTo x="5974" y="8640"/>
              <wp:lineTo x="7353" y="10368"/>
              <wp:lineTo x="9191" y="12096"/>
              <wp:lineTo x="9191" y="17280"/>
              <wp:lineTo x="5055" y="19872"/>
              <wp:lineTo x="2757" y="20736"/>
              <wp:lineTo x="0" y="21384"/>
              <wp:lineTo x="21600" y="21384"/>
              <wp:lineTo x="21600" y="11880"/>
              <wp:lineTo x="21140" y="11232"/>
              <wp:lineTo x="21600" y="11016"/>
              <wp:lineTo x="21600" y="0"/>
              <wp:lineTo x="13787" y="0"/>
            </wp:wrapPolygon>
          </wp:wrapTight>
          <wp:docPr id="21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flipH="1"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>Kinderbücher</w: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3D5C" w:rsidRPr="004C3985" w:rsidRDefault="00FB3D5C" w:rsidP="00BF422F">
    <w:pPr>
      <w:pStyle w:val="Titel"/>
      <w:jc w:val="center"/>
    </w:pPr>
    <w:r>
      <w:rPr>
        <w:noProof/>
        <w:lang w:eastAsia="de-DE" w:bidi="ar-SA"/>
      </w:rPr>
      <w:drawing>
        <wp:anchor distT="0" distB="0" distL="114300" distR="114300" simplePos="0" relativeHeight="251682816" behindDoc="1" locked="0" layoutInCell="1" allowOverlap="1">
          <wp:simplePos x="0" y="0"/>
          <wp:positionH relativeFrom="column">
            <wp:posOffset>-843280</wp:posOffset>
          </wp:positionH>
          <wp:positionV relativeFrom="paragraph">
            <wp:posOffset>-450215</wp:posOffset>
          </wp:positionV>
          <wp:extent cx="895350" cy="7620000"/>
          <wp:effectExtent l="19050" t="0" r="0" b="0"/>
          <wp:wrapTight wrapText="bothSides">
            <wp:wrapPolygon edited="0">
              <wp:start x="-460" y="0"/>
              <wp:lineTo x="-460" y="21384"/>
              <wp:lineTo x="21140" y="21384"/>
              <wp:lineTo x="18383" y="20736"/>
              <wp:lineTo x="16085" y="19872"/>
              <wp:lineTo x="13328" y="18144"/>
              <wp:lineTo x="11489" y="16416"/>
              <wp:lineTo x="10570" y="15606"/>
              <wp:lineTo x="12868" y="11286"/>
              <wp:lineTo x="14706" y="9504"/>
              <wp:lineTo x="15166" y="8640"/>
              <wp:lineTo x="15626" y="7830"/>
              <wp:lineTo x="15626" y="7776"/>
              <wp:lineTo x="16085" y="6966"/>
              <wp:lineTo x="16085" y="6048"/>
              <wp:lineTo x="13787" y="3456"/>
              <wp:lineTo x="11489" y="1728"/>
              <wp:lineTo x="9651" y="864"/>
              <wp:lineTo x="7353" y="54"/>
              <wp:lineTo x="7353" y="0"/>
              <wp:lineTo x="-460" y="0"/>
            </wp:wrapPolygon>
          </wp:wrapTight>
          <wp:docPr id="18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de-DE" w:bidi="ar-SA"/>
      </w:rPr>
      <w:drawing>
        <wp:anchor distT="0" distB="0" distL="114300" distR="114300" simplePos="0" relativeHeight="251683840" behindDoc="1" locked="0" layoutInCell="1" allowOverlap="1">
          <wp:simplePos x="0" y="0"/>
          <wp:positionH relativeFrom="column">
            <wp:posOffset>1490345</wp:posOffset>
          </wp:positionH>
          <wp:positionV relativeFrom="paragraph">
            <wp:posOffset>-2879089</wp:posOffset>
          </wp:positionV>
          <wp:extent cx="894080" cy="5762625"/>
          <wp:effectExtent l="2438400" t="0" r="2439670" b="0"/>
          <wp:wrapNone/>
          <wp:docPr id="19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5400000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2DB5" w:rsidRPr="00BF422F" w:rsidRDefault="003C2DB5" w:rsidP="00806A8D">
    <w:pPr>
      <w:pStyle w:val="Titel"/>
      <w:jc w:val="center"/>
    </w:pPr>
    <w:r w:rsidRPr="00BF422F">
      <w:rPr>
        <w:noProof/>
        <w:lang w:eastAsia="de-DE" w:bidi="ar-SA"/>
      </w:rPr>
      <w:drawing>
        <wp:anchor distT="0" distB="0" distL="114300" distR="114300" simplePos="0" relativeHeight="251680768" behindDoc="1" locked="0" layoutInCell="1" allowOverlap="1">
          <wp:simplePos x="0" y="0"/>
          <wp:positionH relativeFrom="column">
            <wp:posOffset>1346834</wp:posOffset>
          </wp:positionH>
          <wp:positionV relativeFrom="paragraph">
            <wp:posOffset>-2888615</wp:posOffset>
          </wp:positionV>
          <wp:extent cx="894080" cy="5762625"/>
          <wp:effectExtent l="2457450" t="0" r="2420620" b="0"/>
          <wp:wrapNone/>
          <wp:docPr id="16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16200000" flipH="1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BF422F">
      <w:rPr>
        <w:noProof/>
        <w:lang w:eastAsia="de-DE" w:bidi="ar-SA"/>
      </w:rPr>
      <w:drawing>
        <wp:anchor distT="0" distB="0" distL="114300" distR="114300" simplePos="0" relativeHeight="251679744" behindDoc="1" locked="0" layoutInCell="1" allowOverlap="1">
          <wp:simplePos x="0" y="0"/>
          <wp:positionH relativeFrom="column">
            <wp:posOffset>3718560</wp:posOffset>
          </wp:positionH>
          <wp:positionV relativeFrom="paragraph">
            <wp:posOffset>-459740</wp:posOffset>
          </wp:positionV>
          <wp:extent cx="895350" cy="7620000"/>
          <wp:effectExtent l="0" t="0" r="0" b="0"/>
          <wp:wrapTight wrapText="bothSides">
            <wp:wrapPolygon edited="0">
              <wp:start x="13787" y="0"/>
              <wp:lineTo x="11489" y="864"/>
              <wp:lineTo x="9651" y="1728"/>
              <wp:lineTo x="5974" y="5184"/>
              <wp:lineTo x="5974" y="8640"/>
              <wp:lineTo x="7353" y="10368"/>
              <wp:lineTo x="9191" y="12096"/>
              <wp:lineTo x="9191" y="17280"/>
              <wp:lineTo x="5055" y="19872"/>
              <wp:lineTo x="2757" y="20736"/>
              <wp:lineTo x="0" y="21384"/>
              <wp:lineTo x="21600" y="21384"/>
              <wp:lineTo x="21600" y="11880"/>
              <wp:lineTo x="21140" y="11232"/>
              <wp:lineTo x="21600" y="11016"/>
              <wp:lineTo x="21600" y="0"/>
              <wp:lineTo x="13787" y="0"/>
            </wp:wrapPolygon>
          </wp:wrapTight>
          <wp:docPr id="17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flipH="1"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422F" w:rsidRPr="00BF422F" w:rsidRDefault="00BF422F" w:rsidP="00806A8D">
    <w:pPr>
      <w:pStyle w:val="Titel"/>
      <w:jc w:val="center"/>
    </w:pPr>
    <w:r w:rsidRPr="00BF422F">
      <w:rPr>
        <w:noProof/>
        <w:lang w:eastAsia="de-DE" w:bidi="ar-SA"/>
      </w:rPr>
      <w:drawing>
        <wp:anchor distT="0" distB="0" distL="114300" distR="114300" simplePos="0" relativeHeight="251663360" behindDoc="1" locked="0" layoutInCell="1" allowOverlap="1">
          <wp:simplePos x="0" y="0"/>
          <wp:positionH relativeFrom="column">
            <wp:posOffset>1346834</wp:posOffset>
          </wp:positionH>
          <wp:positionV relativeFrom="paragraph">
            <wp:posOffset>-2888615</wp:posOffset>
          </wp:positionV>
          <wp:extent cx="894080" cy="5762625"/>
          <wp:effectExtent l="2457450" t="0" r="2420620" b="0"/>
          <wp:wrapNone/>
          <wp:docPr id="10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16200000" flipH="1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BF422F">
      <w:rPr>
        <w:noProof/>
        <w:lang w:eastAsia="de-DE" w:bidi="ar-S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3718560</wp:posOffset>
          </wp:positionH>
          <wp:positionV relativeFrom="paragraph">
            <wp:posOffset>-459740</wp:posOffset>
          </wp:positionV>
          <wp:extent cx="895350" cy="7620000"/>
          <wp:effectExtent l="0" t="0" r="0" b="0"/>
          <wp:wrapTight wrapText="bothSides">
            <wp:wrapPolygon edited="0">
              <wp:start x="13787" y="0"/>
              <wp:lineTo x="11489" y="864"/>
              <wp:lineTo x="9651" y="1728"/>
              <wp:lineTo x="5974" y="5184"/>
              <wp:lineTo x="5974" y="8640"/>
              <wp:lineTo x="7353" y="10368"/>
              <wp:lineTo x="9191" y="12096"/>
              <wp:lineTo x="9191" y="17280"/>
              <wp:lineTo x="5055" y="19872"/>
              <wp:lineTo x="2757" y="20736"/>
              <wp:lineTo x="0" y="21384"/>
              <wp:lineTo x="21600" y="21384"/>
              <wp:lineTo x="21600" y="11880"/>
              <wp:lineTo x="21140" y="11232"/>
              <wp:lineTo x="21600" y="11016"/>
              <wp:lineTo x="21600" y="0"/>
              <wp:lineTo x="13787" y="0"/>
            </wp:wrapPolygon>
          </wp:wrapTight>
          <wp:docPr id="4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flipH="1"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1255B">
      <w:t>Kriminalroman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A7CF2" w:rsidRDefault="009A7CF2">
    <w:pPr>
      <w:pStyle w:val="Kopfzeile"/>
    </w:pPr>
    <w:r w:rsidRPr="009A7CF2">
      <w:rPr>
        <w:noProof/>
        <w:lang w:eastAsia="de-DE" w:bidi="ar-SA"/>
      </w:rPr>
      <w:drawing>
        <wp:anchor distT="0" distB="0" distL="114300" distR="114300" simplePos="0" relativeHeight="251665408" behindDoc="1" locked="0" layoutInCell="1" allowOverlap="1">
          <wp:simplePos x="0" y="0"/>
          <wp:positionH relativeFrom="column">
            <wp:posOffset>1661161</wp:posOffset>
          </wp:positionH>
          <wp:positionV relativeFrom="paragraph">
            <wp:posOffset>-2907665</wp:posOffset>
          </wp:positionV>
          <wp:extent cx="894080" cy="5762625"/>
          <wp:effectExtent l="2438400" t="0" r="2439670" b="0"/>
          <wp:wrapNone/>
          <wp:docPr id="11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5400000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2DB5" w:rsidRPr="004C3985" w:rsidRDefault="003C2DB5" w:rsidP="00BF422F">
    <w:pPr>
      <w:pStyle w:val="Titel"/>
      <w:jc w:val="center"/>
    </w:pPr>
    <w:r>
      <w:rPr>
        <w:noProof/>
        <w:lang w:eastAsia="de-DE" w:bidi="ar-SA"/>
      </w:rPr>
      <w:drawing>
        <wp:anchor distT="0" distB="0" distL="114300" distR="114300" simplePos="0" relativeHeight="251676672" behindDoc="1" locked="0" layoutInCell="1" allowOverlap="1">
          <wp:simplePos x="0" y="0"/>
          <wp:positionH relativeFrom="column">
            <wp:posOffset>-843280</wp:posOffset>
          </wp:positionH>
          <wp:positionV relativeFrom="paragraph">
            <wp:posOffset>-450215</wp:posOffset>
          </wp:positionV>
          <wp:extent cx="895350" cy="7620000"/>
          <wp:effectExtent l="19050" t="0" r="0" b="0"/>
          <wp:wrapTight wrapText="bothSides">
            <wp:wrapPolygon edited="0">
              <wp:start x="-460" y="0"/>
              <wp:lineTo x="-460" y="21384"/>
              <wp:lineTo x="21140" y="21384"/>
              <wp:lineTo x="18383" y="20736"/>
              <wp:lineTo x="16085" y="19872"/>
              <wp:lineTo x="13328" y="18144"/>
              <wp:lineTo x="11489" y="16416"/>
              <wp:lineTo x="10570" y="15606"/>
              <wp:lineTo x="12868" y="11286"/>
              <wp:lineTo x="14706" y="9504"/>
              <wp:lineTo x="15166" y="8640"/>
              <wp:lineTo x="15626" y="7830"/>
              <wp:lineTo x="15626" y="7776"/>
              <wp:lineTo x="16085" y="6966"/>
              <wp:lineTo x="16085" y="6048"/>
              <wp:lineTo x="13787" y="3456"/>
              <wp:lineTo x="11489" y="1728"/>
              <wp:lineTo x="9651" y="864"/>
              <wp:lineTo x="7353" y="54"/>
              <wp:lineTo x="7353" y="0"/>
              <wp:lineTo x="-460" y="0"/>
            </wp:wrapPolygon>
          </wp:wrapTight>
          <wp:docPr id="14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de-DE" w:bidi="ar-SA"/>
      </w:rPr>
      <w:drawing>
        <wp:anchor distT="0" distB="0" distL="114300" distR="114300" simplePos="0" relativeHeight="251677696" behindDoc="1" locked="0" layoutInCell="1" allowOverlap="1">
          <wp:simplePos x="0" y="0"/>
          <wp:positionH relativeFrom="column">
            <wp:posOffset>1490345</wp:posOffset>
          </wp:positionH>
          <wp:positionV relativeFrom="paragraph">
            <wp:posOffset>-2879089</wp:posOffset>
          </wp:positionV>
          <wp:extent cx="894080" cy="5762625"/>
          <wp:effectExtent l="2438400" t="0" r="2439670" b="0"/>
          <wp:wrapNone/>
          <wp:docPr id="15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5400000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1255B">
      <w:t>Kriminalromane</w: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255B" w:rsidRPr="004C3985" w:rsidRDefault="00A1255B" w:rsidP="00BF422F">
    <w:pPr>
      <w:pStyle w:val="Titel"/>
      <w:jc w:val="center"/>
    </w:pPr>
    <w:r>
      <w:rPr>
        <w:noProof/>
        <w:lang w:eastAsia="de-DE" w:bidi="ar-SA"/>
      </w:rPr>
      <w:drawing>
        <wp:anchor distT="0" distB="0" distL="114300" distR="114300" simplePos="0" relativeHeight="251698176" behindDoc="1" locked="0" layoutInCell="1" allowOverlap="1">
          <wp:simplePos x="0" y="0"/>
          <wp:positionH relativeFrom="column">
            <wp:posOffset>-843280</wp:posOffset>
          </wp:positionH>
          <wp:positionV relativeFrom="paragraph">
            <wp:posOffset>-450215</wp:posOffset>
          </wp:positionV>
          <wp:extent cx="895350" cy="7620000"/>
          <wp:effectExtent l="19050" t="0" r="0" b="0"/>
          <wp:wrapTight wrapText="bothSides">
            <wp:wrapPolygon edited="0">
              <wp:start x="-460" y="0"/>
              <wp:lineTo x="-460" y="21384"/>
              <wp:lineTo x="21140" y="21384"/>
              <wp:lineTo x="18383" y="20736"/>
              <wp:lineTo x="16085" y="19872"/>
              <wp:lineTo x="13328" y="18144"/>
              <wp:lineTo x="11489" y="16416"/>
              <wp:lineTo x="10570" y="15606"/>
              <wp:lineTo x="12868" y="11286"/>
              <wp:lineTo x="14706" y="9504"/>
              <wp:lineTo x="15166" y="8640"/>
              <wp:lineTo x="15626" y="7830"/>
              <wp:lineTo x="15626" y="7776"/>
              <wp:lineTo x="16085" y="6966"/>
              <wp:lineTo x="16085" y="6048"/>
              <wp:lineTo x="13787" y="3456"/>
              <wp:lineTo x="11489" y="1728"/>
              <wp:lineTo x="9651" y="864"/>
              <wp:lineTo x="7353" y="54"/>
              <wp:lineTo x="7353" y="0"/>
              <wp:lineTo x="-460" y="0"/>
            </wp:wrapPolygon>
          </wp:wrapTight>
          <wp:docPr id="28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de-DE" w:bidi="ar-SA"/>
      </w:rPr>
      <w:drawing>
        <wp:anchor distT="0" distB="0" distL="114300" distR="114300" simplePos="0" relativeHeight="251699200" behindDoc="1" locked="0" layoutInCell="1" allowOverlap="1">
          <wp:simplePos x="0" y="0"/>
          <wp:positionH relativeFrom="column">
            <wp:posOffset>1490345</wp:posOffset>
          </wp:positionH>
          <wp:positionV relativeFrom="paragraph">
            <wp:posOffset>-2879089</wp:posOffset>
          </wp:positionV>
          <wp:extent cx="894080" cy="5762625"/>
          <wp:effectExtent l="2438400" t="0" r="2439670" b="0"/>
          <wp:wrapNone/>
          <wp:docPr id="29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5400000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>Unterhaltung</w: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255B" w:rsidRPr="00BF422F" w:rsidRDefault="00A1255B" w:rsidP="00806A8D">
    <w:pPr>
      <w:pStyle w:val="Titel"/>
      <w:jc w:val="center"/>
    </w:pPr>
    <w:r w:rsidRPr="00BF422F">
      <w:rPr>
        <w:noProof/>
        <w:lang w:eastAsia="de-DE" w:bidi="ar-SA"/>
      </w:rPr>
      <w:drawing>
        <wp:anchor distT="0" distB="0" distL="114300" distR="114300" simplePos="0" relativeHeight="251702272" behindDoc="1" locked="0" layoutInCell="1" allowOverlap="1">
          <wp:simplePos x="0" y="0"/>
          <wp:positionH relativeFrom="column">
            <wp:posOffset>1346834</wp:posOffset>
          </wp:positionH>
          <wp:positionV relativeFrom="paragraph">
            <wp:posOffset>-2888615</wp:posOffset>
          </wp:positionV>
          <wp:extent cx="894080" cy="5762625"/>
          <wp:effectExtent l="2457450" t="0" r="2420620" b="0"/>
          <wp:wrapNone/>
          <wp:docPr id="30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16200000" flipH="1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BF422F">
      <w:rPr>
        <w:noProof/>
        <w:lang w:eastAsia="de-DE" w:bidi="ar-SA"/>
      </w:rPr>
      <w:drawing>
        <wp:anchor distT="0" distB="0" distL="114300" distR="114300" simplePos="0" relativeHeight="251701248" behindDoc="1" locked="0" layoutInCell="1" allowOverlap="1">
          <wp:simplePos x="0" y="0"/>
          <wp:positionH relativeFrom="column">
            <wp:posOffset>3718560</wp:posOffset>
          </wp:positionH>
          <wp:positionV relativeFrom="paragraph">
            <wp:posOffset>-459740</wp:posOffset>
          </wp:positionV>
          <wp:extent cx="895350" cy="7620000"/>
          <wp:effectExtent l="0" t="0" r="0" b="0"/>
          <wp:wrapTight wrapText="bothSides">
            <wp:wrapPolygon edited="0">
              <wp:start x="13787" y="0"/>
              <wp:lineTo x="11489" y="864"/>
              <wp:lineTo x="9651" y="1728"/>
              <wp:lineTo x="5974" y="5184"/>
              <wp:lineTo x="5974" y="8640"/>
              <wp:lineTo x="7353" y="10368"/>
              <wp:lineTo x="9191" y="12096"/>
              <wp:lineTo x="9191" y="17280"/>
              <wp:lineTo x="5055" y="19872"/>
              <wp:lineTo x="2757" y="20736"/>
              <wp:lineTo x="0" y="21384"/>
              <wp:lineTo x="21600" y="21384"/>
              <wp:lineTo x="21600" y="11880"/>
              <wp:lineTo x="21140" y="11232"/>
              <wp:lineTo x="21600" y="11016"/>
              <wp:lineTo x="21600" y="0"/>
              <wp:lineTo x="13787" y="0"/>
            </wp:wrapPolygon>
          </wp:wrapTight>
          <wp:docPr id="31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flipH="1"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>Unterhaltung</w: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6F48" w:rsidRPr="004C3985" w:rsidRDefault="008E6F48" w:rsidP="00BF422F">
    <w:pPr>
      <w:pStyle w:val="Titel"/>
      <w:jc w:val="center"/>
    </w:pPr>
    <w:r>
      <w:rPr>
        <w:noProof/>
        <w:lang w:eastAsia="de-DE" w:bidi="ar-SA"/>
      </w:rPr>
      <w:drawing>
        <wp:anchor distT="0" distB="0" distL="114300" distR="114300" simplePos="0" relativeHeight="251695104" behindDoc="1" locked="0" layoutInCell="1" allowOverlap="1">
          <wp:simplePos x="0" y="0"/>
          <wp:positionH relativeFrom="column">
            <wp:posOffset>-843280</wp:posOffset>
          </wp:positionH>
          <wp:positionV relativeFrom="paragraph">
            <wp:posOffset>-450215</wp:posOffset>
          </wp:positionV>
          <wp:extent cx="895350" cy="7620000"/>
          <wp:effectExtent l="19050" t="0" r="0" b="0"/>
          <wp:wrapTight wrapText="bothSides">
            <wp:wrapPolygon edited="0">
              <wp:start x="-460" y="0"/>
              <wp:lineTo x="-460" y="21384"/>
              <wp:lineTo x="21140" y="21384"/>
              <wp:lineTo x="18383" y="20736"/>
              <wp:lineTo x="16085" y="19872"/>
              <wp:lineTo x="13328" y="18144"/>
              <wp:lineTo x="11489" y="16416"/>
              <wp:lineTo x="10570" y="15606"/>
              <wp:lineTo x="12868" y="11286"/>
              <wp:lineTo x="14706" y="9504"/>
              <wp:lineTo x="15166" y="8640"/>
              <wp:lineTo x="15626" y="7830"/>
              <wp:lineTo x="15626" y="7776"/>
              <wp:lineTo x="16085" y="6966"/>
              <wp:lineTo x="16085" y="6048"/>
              <wp:lineTo x="13787" y="3456"/>
              <wp:lineTo x="11489" y="1728"/>
              <wp:lineTo x="9651" y="864"/>
              <wp:lineTo x="7353" y="54"/>
              <wp:lineTo x="7353" y="0"/>
              <wp:lineTo x="-460" y="0"/>
            </wp:wrapPolygon>
          </wp:wrapTight>
          <wp:docPr id="26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de-DE" w:bidi="ar-SA"/>
      </w:rPr>
      <w:drawing>
        <wp:anchor distT="0" distB="0" distL="114300" distR="114300" simplePos="0" relativeHeight="251696128" behindDoc="1" locked="0" layoutInCell="1" allowOverlap="1">
          <wp:simplePos x="0" y="0"/>
          <wp:positionH relativeFrom="column">
            <wp:posOffset>1490345</wp:posOffset>
          </wp:positionH>
          <wp:positionV relativeFrom="paragraph">
            <wp:posOffset>-2879089</wp:posOffset>
          </wp:positionV>
          <wp:extent cx="894080" cy="5762625"/>
          <wp:effectExtent l="2438400" t="0" r="2439670" b="0"/>
          <wp:wrapNone/>
          <wp:docPr id="27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5400000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1255B">
      <w:t>Nachdenkliches</w: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6F48" w:rsidRPr="00BF422F" w:rsidRDefault="008E6F48" w:rsidP="00806A8D">
    <w:pPr>
      <w:pStyle w:val="Titel"/>
      <w:jc w:val="center"/>
    </w:pPr>
    <w:r w:rsidRPr="00BF422F">
      <w:rPr>
        <w:noProof/>
        <w:lang w:eastAsia="de-DE" w:bidi="ar-SA"/>
      </w:rPr>
      <w:drawing>
        <wp:anchor distT="0" distB="0" distL="114300" distR="114300" simplePos="0" relativeHeight="251693056" behindDoc="1" locked="0" layoutInCell="1" allowOverlap="1">
          <wp:simplePos x="0" y="0"/>
          <wp:positionH relativeFrom="column">
            <wp:posOffset>1346834</wp:posOffset>
          </wp:positionH>
          <wp:positionV relativeFrom="paragraph">
            <wp:posOffset>-2888615</wp:posOffset>
          </wp:positionV>
          <wp:extent cx="894080" cy="5762625"/>
          <wp:effectExtent l="2457450" t="0" r="2420620" b="0"/>
          <wp:wrapNone/>
          <wp:docPr id="24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16200000" flipH="1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BF422F">
      <w:rPr>
        <w:noProof/>
        <w:lang w:eastAsia="de-DE" w:bidi="ar-SA"/>
      </w:rPr>
      <w:drawing>
        <wp:anchor distT="0" distB="0" distL="114300" distR="114300" simplePos="0" relativeHeight="251692032" behindDoc="1" locked="0" layoutInCell="1" allowOverlap="1">
          <wp:simplePos x="0" y="0"/>
          <wp:positionH relativeFrom="column">
            <wp:posOffset>3718560</wp:posOffset>
          </wp:positionH>
          <wp:positionV relativeFrom="paragraph">
            <wp:posOffset>-459740</wp:posOffset>
          </wp:positionV>
          <wp:extent cx="895350" cy="7620000"/>
          <wp:effectExtent l="0" t="0" r="0" b="0"/>
          <wp:wrapTight wrapText="bothSides">
            <wp:wrapPolygon edited="0">
              <wp:start x="13787" y="0"/>
              <wp:lineTo x="11489" y="864"/>
              <wp:lineTo x="9651" y="1728"/>
              <wp:lineTo x="5974" y="5184"/>
              <wp:lineTo x="5974" y="8640"/>
              <wp:lineTo x="7353" y="10368"/>
              <wp:lineTo x="9191" y="12096"/>
              <wp:lineTo x="9191" y="17280"/>
              <wp:lineTo x="5055" y="19872"/>
              <wp:lineTo x="2757" y="20736"/>
              <wp:lineTo x="0" y="21384"/>
              <wp:lineTo x="21600" y="21384"/>
              <wp:lineTo x="21600" y="11880"/>
              <wp:lineTo x="21140" y="11232"/>
              <wp:lineTo x="21600" y="11016"/>
              <wp:lineTo x="21600" y="0"/>
              <wp:lineTo x="13787" y="0"/>
            </wp:wrapPolygon>
          </wp:wrapTight>
          <wp:docPr id="25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flipH="1"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>Nachdenkliches</w: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255B" w:rsidRPr="004C3985" w:rsidRDefault="00A1255B" w:rsidP="00BF422F">
    <w:pPr>
      <w:pStyle w:val="Titel"/>
      <w:jc w:val="center"/>
    </w:pPr>
    <w:r>
      <w:rPr>
        <w:noProof/>
        <w:lang w:eastAsia="de-DE" w:bidi="ar-SA"/>
      </w:rPr>
      <w:drawing>
        <wp:anchor distT="0" distB="0" distL="114300" distR="114300" simplePos="0" relativeHeight="251707392" behindDoc="1" locked="0" layoutInCell="1" allowOverlap="1">
          <wp:simplePos x="0" y="0"/>
          <wp:positionH relativeFrom="column">
            <wp:posOffset>-843280</wp:posOffset>
          </wp:positionH>
          <wp:positionV relativeFrom="paragraph">
            <wp:posOffset>-450215</wp:posOffset>
          </wp:positionV>
          <wp:extent cx="895350" cy="7620000"/>
          <wp:effectExtent l="19050" t="0" r="0" b="0"/>
          <wp:wrapTight wrapText="bothSides">
            <wp:wrapPolygon edited="0">
              <wp:start x="-460" y="0"/>
              <wp:lineTo x="-460" y="21384"/>
              <wp:lineTo x="21140" y="21384"/>
              <wp:lineTo x="18383" y="20736"/>
              <wp:lineTo x="16085" y="19872"/>
              <wp:lineTo x="13328" y="18144"/>
              <wp:lineTo x="11489" y="16416"/>
              <wp:lineTo x="10570" y="15606"/>
              <wp:lineTo x="12868" y="11286"/>
              <wp:lineTo x="14706" y="9504"/>
              <wp:lineTo x="15166" y="8640"/>
              <wp:lineTo x="15626" y="7830"/>
              <wp:lineTo x="15626" y="7776"/>
              <wp:lineTo x="16085" y="6966"/>
              <wp:lineTo x="16085" y="6048"/>
              <wp:lineTo x="13787" y="3456"/>
              <wp:lineTo x="11489" y="1728"/>
              <wp:lineTo x="9651" y="864"/>
              <wp:lineTo x="7353" y="54"/>
              <wp:lineTo x="7353" y="0"/>
              <wp:lineTo x="-460" y="0"/>
            </wp:wrapPolygon>
          </wp:wrapTight>
          <wp:docPr id="34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de-DE" w:bidi="ar-SA"/>
      </w:rPr>
      <w:drawing>
        <wp:anchor distT="0" distB="0" distL="114300" distR="114300" simplePos="0" relativeHeight="251708416" behindDoc="1" locked="0" layoutInCell="1" allowOverlap="1">
          <wp:simplePos x="0" y="0"/>
          <wp:positionH relativeFrom="column">
            <wp:posOffset>1490345</wp:posOffset>
          </wp:positionH>
          <wp:positionV relativeFrom="paragraph">
            <wp:posOffset>-2879089</wp:posOffset>
          </wp:positionV>
          <wp:extent cx="894080" cy="5762625"/>
          <wp:effectExtent l="2438400" t="0" r="2439670" b="0"/>
          <wp:wrapNone/>
          <wp:docPr id="35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5400000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>Fachbücher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attachedTemplate r:id="rId1"/>
  <w:defaultTabStop w:val="708"/>
  <w:hyphenationZone w:val="425"/>
  <w:evenAndOddHeaders/>
  <w:bookFoldPrinting/>
  <w:characterSpacingControl w:val="doNotCompress"/>
  <w:savePreviewPicture/>
  <w:hdrShapeDefaults>
    <o:shapedefaults v:ext="edit" spidmax="15362">
      <o:colormru v:ext="edit" colors="#fc0"/>
      <o:colormenu v:ext="edit" fillcolor="#fc0"/>
    </o:shapedefaults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42259E"/>
    <w:rsid w:val="00014F4B"/>
    <w:rsid w:val="0001595D"/>
    <w:rsid w:val="00015A38"/>
    <w:rsid w:val="00040C25"/>
    <w:rsid w:val="000413DD"/>
    <w:rsid w:val="00050C52"/>
    <w:rsid w:val="00063EA9"/>
    <w:rsid w:val="00083A4B"/>
    <w:rsid w:val="000A62C9"/>
    <w:rsid w:val="000B41F6"/>
    <w:rsid w:val="000B55A6"/>
    <w:rsid w:val="000B7F16"/>
    <w:rsid w:val="000D1DFB"/>
    <w:rsid w:val="000D76C3"/>
    <w:rsid w:val="000E07F0"/>
    <w:rsid w:val="00102E4F"/>
    <w:rsid w:val="00130BC0"/>
    <w:rsid w:val="00133424"/>
    <w:rsid w:val="00147DD1"/>
    <w:rsid w:val="00151E15"/>
    <w:rsid w:val="00157A6E"/>
    <w:rsid w:val="00166B5A"/>
    <w:rsid w:val="0017093F"/>
    <w:rsid w:val="001766C4"/>
    <w:rsid w:val="001B744B"/>
    <w:rsid w:val="001D33CE"/>
    <w:rsid w:val="001E2711"/>
    <w:rsid w:val="00200D9A"/>
    <w:rsid w:val="0020257B"/>
    <w:rsid w:val="00204A84"/>
    <w:rsid w:val="00217F41"/>
    <w:rsid w:val="0024739C"/>
    <w:rsid w:val="002578F4"/>
    <w:rsid w:val="00263848"/>
    <w:rsid w:val="00266536"/>
    <w:rsid w:val="00266CB2"/>
    <w:rsid w:val="002A1897"/>
    <w:rsid w:val="002C18B1"/>
    <w:rsid w:val="00313842"/>
    <w:rsid w:val="00326FEB"/>
    <w:rsid w:val="0033092F"/>
    <w:rsid w:val="00356E2C"/>
    <w:rsid w:val="00357CE5"/>
    <w:rsid w:val="00374C9A"/>
    <w:rsid w:val="00397343"/>
    <w:rsid w:val="003A3A6F"/>
    <w:rsid w:val="003B037D"/>
    <w:rsid w:val="003C2DB5"/>
    <w:rsid w:val="00404732"/>
    <w:rsid w:val="00410644"/>
    <w:rsid w:val="00412798"/>
    <w:rsid w:val="0042259E"/>
    <w:rsid w:val="00453FDA"/>
    <w:rsid w:val="00475C25"/>
    <w:rsid w:val="00487F8E"/>
    <w:rsid w:val="004962D0"/>
    <w:rsid w:val="004C3985"/>
    <w:rsid w:val="004D141C"/>
    <w:rsid w:val="00500C81"/>
    <w:rsid w:val="0051412F"/>
    <w:rsid w:val="00540629"/>
    <w:rsid w:val="00541C10"/>
    <w:rsid w:val="005652E6"/>
    <w:rsid w:val="005661EB"/>
    <w:rsid w:val="0057249B"/>
    <w:rsid w:val="005A793E"/>
    <w:rsid w:val="005B5F7D"/>
    <w:rsid w:val="00615CDA"/>
    <w:rsid w:val="006311CC"/>
    <w:rsid w:val="006344F6"/>
    <w:rsid w:val="00646CF8"/>
    <w:rsid w:val="0069452E"/>
    <w:rsid w:val="006B6C2F"/>
    <w:rsid w:val="006C326C"/>
    <w:rsid w:val="006C6456"/>
    <w:rsid w:val="006D07E5"/>
    <w:rsid w:val="006D1579"/>
    <w:rsid w:val="006D2319"/>
    <w:rsid w:val="006F2542"/>
    <w:rsid w:val="00771720"/>
    <w:rsid w:val="00771A82"/>
    <w:rsid w:val="007946D0"/>
    <w:rsid w:val="007B0177"/>
    <w:rsid w:val="007E3480"/>
    <w:rsid w:val="007E3F96"/>
    <w:rsid w:val="007E7BCB"/>
    <w:rsid w:val="007F5D66"/>
    <w:rsid w:val="00806A8D"/>
    <w:rsid w:val="00806B67"/>
    <w:rsid w:val="008201F4"/>
    <w:rsid w:val="00833E99"/>
    <w:rsid w:val="00835778"/>
    <w:rsid w:val="00877CB3"/>
    <w:rsid w:val="00885814"/>
    <w:rsid w:val="00886CB1"/>
    <w:rsid w:val="0089751E"/>
    <w:rsid w:val="008B69F9"/>
    <w:rsid w:val="008C0490"/>
    <w:rsid w:val="008E15F0"/>
    <w:rsid w:val="008E6F48"/>
    <w:rsid w:val="008F67A9"/>
    <w:rsid w:val="00900779"/>
    <w:rsid w:val="00915F5C"/>
    <w:rsid w:val="009233CB"/>
    <w:rsid w:val="009465E4"/>
    <w:rsid w:val="00952DA2"/>
    <w:rsid w:val="00957E11"/>
    <w:rsid w:val="009A7CF2"/>
    <w:rsid w:val="009F04E3"/>
    <w:rsid w:val="009F1DA6"/>
    <w:rsid w:val="00A11DF5"/>
    <w:rsid w:val="00A1255B"/>
    <w:rsid w:val="00A12DD0"/>
    <w:rsid w:val="00A21226"/>
    <w:rsid w:val="00A678F6"/>
    <w:rsid w:val="00A76704"/>
    <w:rsid w:val="00A941B4"/>
    <w:rsid w:val="00AA0193"/>
    <w:rsid w:val="00AA2695"/>
    <w:rsid w:val="00AB06A1"/>
    <w:rsid w:val="00AB69E0"/>
    <w:rsid w:val="00AE7FA3"/>
    <w:rsid w:val="00AF566D"/>
    <w:rsid w:val="00AF58EE"/>
    <w:rsid w:val="00B20A53"/>
    <w:rsid w:val="00B21480"/>
    <w:rsid w:val="00B34078"/>
    <w:rsid w:val="00B471DA"/>
    <w:rsid w:val="00B72AA1"/>
    <w:rsid w:val="00BB6705"/>
    <w:rsid w:val="00BD019F"/>
    <w:rsid w:val="00BD07E9"/>
    <w:rsid w:val="00BD7824"/>
    <w:rsid w:val="00BE2697"/>
    <w:rsid w:val="00BF422F"/>
    <w:rsid w:val="00BF51AA"/>
    <w:rsid w:val="00C128F5"/>
    <w:rsid w:val="00C20987"/>
    <w:rsid w:val="00C30407"/>
    <w:rsid w:val="00C40D33"/>
    <w:rsid w:val="00C50AF9"/>
    <w:rsid w:val="00C54A18"/>
    <w:rsid w:val="00C62DFF"/>
    <w:rsid w:val="00C76B91"/>
    <w:rsid w:val="00CA6AA7"/>
    <w:rsid w:val="00CB5DD9"/>
    <w:rsid w:val="00CD5493"/>
    <w:rsid w:val="00CF7589"/>
    <w:rsid w:val="00D20574"/>
    <w:rsid w:val="00D251C5"/>
    <w:rsid w:val="00D36405"/>
    <w:rsid w:val="00D43BC2"/>
    <w:rsid w:val="00D537B6"/>
    <w:rsid w:val="00D83766"/>
    <w:rsid w:val="00DB260B"/>
    <w:rsid w:val="00DB7B8A"/>
    <w:rsid w:val="00DD5B65"/>
    <w:rsid w:val="00DF1D58"/>
    <w:rsid w:val="00E10877"/>
    <w:rsid w:val="00E60A8E"/>
    <w:rsid w:val="00E61A9A"/>
    <w:rsid w:val="00E73C98"/>
    <w:rsid w:val="00E77ED9"/>
    <w:rsid w:val="00E807E2"/>
    <w:rsid w:val="00E86D56"/>
    <w:rsid w:val="00E9319A"/>
    <w:rsid w:val="00E95F8E"/>
    <w:rsid w:val="00EA295C"/>
    <w:rsid w:val="00EA40E0"/>
    <w:rsid w:val="00EB5007"/>
    <w:rsid w:val="00EC3E32"/>
    <w:rsid w:val="00F21C52"/>
    <w:rsid w:val="00F41F5D"/>
    <w:rsid w:val="00F8183C"/>
    <w:rsid w:val="00F9126F"/>
    <w:rsid w:val="00FA59A5"/>
    <w:rsid w:val="00FB3D5C"/>
    <w:rsid w:val="00FD0B93"/>
    <w:rsid w:val="00FD7B65"/>
    <w:rsid w:val="00FE38F3"/>
    <w:rsid w:val="00FE6D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>
      <o:colormru v:ext="edit" colors="#fc0"/>
      <o:colormenu v:ext="edit" fillcolor="#fc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F41F5D"/>
    <w:rPr>
      <w:lang w:val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F41F5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B82B0F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F41F5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EC4220" w:themeColor="accent1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F41F5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EC4220" w:themeColor="accent1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F41F5D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EC4220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F41F5D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7A1D0A" w:themeColor="accent1" w:themeShade="7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F41F5D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7A1D0A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F41F5D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887F4C" w:themeColor="text1" w:themeTint="B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F41F5D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EC4220" w:themeColor="accent1"/>
      <w:sz w:val="20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F41F5D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887F4C" w:themeColor="text1" w:themeTint="BF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einLeerraum">
    <w:name w:val="No Spacing"/>
    <w:link w:val="KeinLeerraumZchn"/>
    <w:uiPriority w:val="1"/>
    <w:qFormat/>
    <w:rsid w:val="00F41F5D"/>
    <w:pPr>
      <w:spacing w:after="0" w:line="240" w:lineRule="auto"/>
    </w:pPr>
  </w:style>
  <w:style w:type="character" w:customStyle="1" w:styleId="KeinLeerraumZchn">
    <w:name w:val="Kein Leerraum Zchn"/>
    <w:basedOn w:val="Absatz-Standardschriftart"/>
    <w:link w:val="KeinLeerraum"/>
    <w:uiPriority w:val="1"/>
    <w:rsid w:val="004C3985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C39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C3985"/>
    <w:rPr>
      <w:rFonts w:ascii="Tahoma" w:hAnsi="Tahoma" w:cs="Tahoma"/>
      <w:sz w:val="16"/>
      <w:szCs w:val="16"/>
    </w:rPr>
  </w:style>
  <w:style w:type="paragraph" w:styleId="Kopfzeile">
    <w:name w:val="header"/>
    <w:basedOn w:val="Standard"/>
    <w:link w:val="KopfzeileZchn"/>
    <w:uiPriority w:val="99"/>
    <w:unhideWhenUsed/>
    <w:rsid w:val="004C398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4C3985"/>
  </w:style>
  <w:style w:type="paragraph" w:styleId="Fuzeile">
    <w:name w:val="footer"/>
    <w:basedOn w:val="Standard"/>
    <w:link w:val="FuzeileZchn"/>
    <w:uiPriority w:val="99"/>
    <w:semiHidden/>
    <w:unhideWhenUsed/>
    <w:rsid w:val="004C398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semiHidden/>
    <w:rsid w:val="004C3985"/>
  </w:style>
  <w:style w:type="paragraph" w:styleId="Titel">
    <w:name w:val="Title"/>
    <w:basedOn w:val="Standard"/>
    <w:next w:val="Standard"/>
    <w:link w:val="TitelZchn"/>
    <w:uiPriority w:val="10"/>
    <w:qFormat/>
    <w:rsid w:val="00F41F5D"/>
    <w:pPr>
      <w:pBdr>
        <w:bottom w:val="single" w:sz="8" w:space="4" w:color="EC4220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36538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F41F5D"/>
    <w:rPr>
      <w:rFonts w:asciiTheme="majorHAnsi" w:eastAsiaTheme="majorEastAsia" w:hAnsiTheme="majorHAnsi" w:cstheme="majorBidi"/>
      <w:color w:val="336538" w:themeColor="text2" w:themeShade="BF"/>
      <w:spacing w:val="5"/>
      <w:kern w:val="28"/>
      <w:sz w:val="52"/>
      <w:szCs w:val="52"/>
    </w:rPr>
  </w:style>
  <w:style w:type="paragraph" w:styleId="IntensivesAnfhrungszeichen">
    <w:name w:val="Intense Quote"/>
    <w:basedOn w:val="Standard"/>
    <w:next w:val="Standard"/>
    <w:link w:val="IntensivesAnfhrungszeichenZchn"/>
    <w:uiPriority w:val="30"/>
    <w:qFormat/>
    <w:rsid w:val="00F41F5D"/>
    <w:pPr>
      <w:pBdr>
        <w:bottom w:val="single" w:sz="4" w:space="4" w:color="EC4220" w:themeColor="accent1"/>
      </w:pBdr>
      <w:spacing w:before="200" w:after="280"/>
      <w:ind w:left="936" w:right="936"/>
    </w:pPr>
    <w:rPr>
      <w:b/>
      <w:bCs/>
      <w:i/>
      <w:iCs/>
      <w:color w:val="EC4220" w:themeColor="accent1"/>
    </w:rPr>
  </w:style>
  <w:style w:type="character" w:customStyle="1" w:styleId="IntensivesAnfhrungszeichenZchn">
    <w:name w:val="Intensives Anführungszeichen Zchn"/>
    <w:basedOn w:val="Absatz-Standardschriftart"/>
    <w:link w:val="IntensivesAnfhrungszeichen"/>
    <w:uiPriority w:val="30"/>
    <w:rsid w:val="00F41F5D"/>
    <w:rPr>
      <w:b/>
      <w:bCs/>
      <w:i/>
      <w:iCs/>
      <w:color w:val="EC4220" w:themeColor="accent1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F41F5D"/>
    <w:rPr>
      <w:rFonts w:asciiTheme="majorHAnsi" w:eastAsiaTheme="majorEastAsia" w:hAnsiTheme="majorHAnsi" w:cstheme="majorBidi"/>
      <w:b/>
      <w:bCs/>
      <w:color w:val="B82B0F" w:themeColor="accent1" w:themeShade="BF"/>
      <w:sz w:val="28"/>
      <w:szCs w:val="28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F41F5D"/>
    <w:rPr>
      <w:rFonts w:asciiTheme="majorHAnsi" w:eastAsiaTheme="majorEastAsia" w:hAnsiTheme="majorHAnsi" w:cstheme="majorBidi"/>
      <w:b/>
      <w:bCs/>
      <w:color w:val="EC4220" w:themeColor="accent1"/>
      <w:sz w:val="26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F41F5D"/>
    <w:rPr>
      <w:rFonts w:asciiTheme="majorHAnsi" w:eastAsiaTheme="majorEastAsia" w:hAnsiTheme="majorHAnsi" w:cstheme="majorBidi"/>
      <w:b/>
      <w:bCs/>
      <w:color w:val="EC4220" w:themeColor="accent1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F41F5D"/>
    <w:rPr>
      <w:rFonts w:asciiTheme="majorHAnsi" w:eastAsiaTheme="majorEastAsia" w:hAnsiTheme="majorHAnsi" w:cstheme="majorBidi"/>
      <w:b/>
      <w:bCs/>
      <w:i/>
      <w:iCs/>
      <w:color w:val="EC4220" w:themeColor="accent1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F41F5D"/>
    <w:rPr>
      <w:rFonts w:asciiTheme="majorHAnsi" w:eastAsiaTheme="majorEastAsia" w:hAnsiTheme="majorHAnsi" w:cstheme="majorBidi"/>
      <w:color w:val="7A1D0A" w:themeColor="accent1" w:themeShade="7F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F41F5D"/>
    <w:rPr>
      <w:rFonts w:asciiTheme="majorHAnsi" w:eastAsiaTheme="majorEastAsia" w:hAnsiTheme="majorHAnsi" w:cstheme="majorBidi"/>
      <w:i/>
      <w:iCs/>
      <w:color w:val="7A1D0A" w:themeColor="accent1" w:themeShade="7F"/>
    </w:rPr>
  </w:style>
  <w:style w:type="character" w:customStyle="1" w:styleId="berschrift7Zchn">
    <w:name w:val="Überschrift 7 Zchn"/>
    <w:basedOn w:val="Absatz-Standardschriftart"/>
    <w:link w:val="berschrift7"/>
    <w:uiPriority w:val="9"/>
    <w:rsid w:val="00F41F5D"/>
    <w:rPr>
      <w:rFonts w:asciiTheme="majorHAnsi" w:eastAsiaTheme="majorEastAsia" w:hAnsiTheme="majorHAnsi" w:cstheme="majorBidi"/>
      <w:i/>
      <w:iCs/>
      <w:color w:val="887F4C" w:themeColor="text1" w:themeTint="BF"/>
    </w:rPr>
  </w:style>
  <w:style w:type="character" w:customStyle="1" w:styleId="berschrift8Zchn">
    <w:name w:val="Überschrift 8 Zchn"/>
    <w:basedOn w:val="Absatz-Standardschriftart"/>
    <w:link w:val="berschrift8"/>
    <w:uiPriority w:val="9"/>
    <w:rsid w:val="00F41F5D"/>
    <w:rPr>
      <w:rFonts w:asciiTheme="majorHAnsi" w:eastAsiaTheme="majorEastAsia" w:hAnsiTheme="majorHAnsi" w:cstheme="majorBidi"/>
      <w:color w:val="EC4220" w:themeColor="accent1"/>
      <w:sz w:val="20"/>
      <w:szCs w:val="20"/>
    </w:rPr>
  </w:style>
  <w:style w:type="character" w:customStyle="1" w:styleId="berschrift9Zchn">
    <w:name w:val="Überschrift 9 Zchn"/>
    <w:basedOn w:val="Absatz-Standardschriftart"/>
    <w:link w:val="berschrift9"/>
    <w:uiPriority w:val="9"/>
    <w:rsid w:val="00F41F5D"/>
    <w:rPr>
      <w:rFonts w:asciiTheme="majorHAnsi" w:eastAsiaTheme="majorEastAsia" w:hAnsiTheme="majorHAnsi" w:cstheme="majorBidi"/>
      <w:i/>
      <w:iCs/>
      <w:color w:val="887F4C" w:themeColor="text1" w:themeTint="BF"/>
      <w:sz w:val="20"/>
      <w:szCs w:val="20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F41F5D"/>
    <w:pPr>
      <w:spacing w:line="240" w:lineRule="auto"/>
    </w:pPr>
    <w:rPr>
      <w:b/>
      <w:bCs/>
      <w:color w:val="EC4220" w:themeColor="accent1"/>
      <w:sz w:val="18"/>
      <w:szCs w:val="18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F41F5D"/>
    <w:pPr>
      <w:numPr>
        <w:ilvl w:val="1"/>
      </w:numPr>
    </w:pPr>
    <w:rPr>
      <w:rFonts w:asciiTheme="majorHAnsi" w:eastAsiaTheme="majorEastAsia" w:hAnsiTheme="majorHAnsi" w:cstheme="majorBidi"/>
      <w:i/>
      <w:iCs/>
      <w:color w:val="EC4220" w:themeColor="accent1"/>
      <w:spacing w:val="15"/>
      <w:sz w:val="24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F41F5D"/>
    <w:rPr>
      <w:rFonts w:asciiTheme="majorHAnsi" w:eastAsiaTheme="majorEastAsia" w:hAnsiTheme="majorHAnsi" w:cstheme="majorBidi"/>
      <w:i/>
      <w:iCs/>
      <w:color w:val="EC4220" w:themeColor="accent1"/>
      <w:spacing w:val="15"/>
      <w:sz w:val="24"/>
      <w:szCs w:val="24"/>
    </w:rPr>
  </w:style>
  <w:style w:type="character" w:styleId="Fett">
    <w:name w:val="Strong"/>
    <w:basedOn w:val="Absatz-Standardschriftart"/>
    <w:uiPriority w:val="22"/>
    <w:qFormat/>
    <w:rsid w:val="00F41F5D"/>
    <w:rPr>
      <w:b/>
      <w:bCs/>
    </w:rPr>
  </w:style>
  <w:style w:type="character" w:styleId="Hervorhebung">
    <w:name w:val="Emphasis"/>
    <w:basedOn w:val="Absatz-Standardschriftart"/>
    <w:uiPriority w:val="20"/>
    <w:qFormat/>
    <w:rsid w:val="00F41F5D"/>
    <w:rPr>
      <w:i/>
      <w:iCs/>
    </w:rPr>
  </w:style>
  <w:style w:type="paragraph" w:styleId="Listenabsatz">
    <w:name w:val="List Paragraph"/>
    <w:basedOn w:val="Standard"/>
    <w:uiPriority w:val="34"/>
    <w:qFormat/>
    <w:rsid w:val="00F41F5D"/>
    <w:pPr>
      <w:ind w:left="720"/>
      <w:contextualSpacing/>
    </w:pPr>
  </w:style>
  <w:style w:type="paragraph" w:styleId="Anfhrungszeichen">
    <w:name w:val="Quote"/>
    <w:basedOn w:val="Standard"/>
    <w:next w:val="Standard"/>
    <w:link w:val="AnfhrungszeichenZchn"/>
    <w:uiPriority w:val="29"/>
    <w:qFormat/>
    <w:rsid w:val="00F41F5D"/>
    <w:rPr>
      <w:i/>
      <w:iCs/>
      <w:color w:val="494429" w:themeColor="text1"/>
    </w:rPr>
  </w:style>
  <w:style w:type="character" w:customStyle="1" w:styleId="AnfhrungszeichenZchn">
    <w:name w:val="Anführungszeichen Zchn"/>
    <w:basedOn w:val="Absatz-Standardschriftart"/>
    <w:link w:val="Anfhrungszeichen"/>
    <w:uiPriority w:val="29"/>
    <w:rsid w:val="00F41F5D"/>
    <w:rPr>
      <w:i/>
      <w:iCs/>
      <w:color w:val="494429" w:themeColor="text1"/>
    </w:rPr>
  </w:style>
  <w:style w:type="character" w:styleId="SchwacheHervorhebung">
    <w:name w:val="Subtle Emphasis"/>
    <w:basedOn w:val="Absatz-Standardschriftart"/>
    <w:uiPriority w:val="19"/>
    <w:qFormat/>
    <w:rsid w:val="00F41F5D"/>
    <w:rPr>
      <w:i/>
      <w:iCs/>
      <w:color w:val="B8AF80" w:themeColor="text1" w:themeTint="7F"/>
    </w:rPr>
  </w:style>
  <w:style w:type="character" w:styleId="IntensiveHervorhebung">
    <w:name w:val="Intense Emphasis"/>
    <w:basedOn w:val="Absatz-Standardschriftart"/>
    <w:uiPriority w:val="21"/>
    <w:qFormat/>
    <w:rsid w:val="00F41F5D"/>
    <w:rPr>
      <w:b/>
      <w:bCs/>
      <w:i/>
      <w:iCs/>
      <w:color w:val="EC4220" w:themeColor="accent1"/>
    </w:rPr>
  </w:style>
  <w:style w:type="character" w:styleId="SchwacherVerweis">
    <w:name w:val="Subtle Reference"/>
    <w:basedOn w:val="Absatz-Standardschriftart"/>
    <w:uiPriority w:val="31"/>
    <w:qFormat/>
    <w:rsid w:val="00F41F5D"/>
    <w:rPr>
      <w:smallCaps/>
      <w:color w:val="B92C0F" w:themeColor="accent2"/>
      <w:u w:val="single"/>
    </w:rPr>
  </w:style>
  <w:style w:type="character" w:styleId="IntensiverVerweis">
    <w:name w:val="Intense Reference"/>
    <w:basedOn w:val="Absatz-Standardschriftart"/>
    <w:uiPriority w:val="32"/>
    <w:qFormat/>
    <w:rsid w:val="00F41F5D"/>
    <w:rPr>
      <w:b/>
      <w:bCs/>
      <w:smallCaps/>
      <w:color w:val="B92C0F" w:themeColor="accent2"/>
      <w:spacing w:val="5"/>
      <w:u w:val="single"/>
    </w:rPr>
  </w:style>
  <w:style w:type="character" w:styleId="Buchtitel">
    <w:name w:val="Book Title"/>
    <w:basedOn w:val="Absatz-Standardschriftart"/>
    <w:uiPriority w:val="33"/>
    <w:qFormat/>
    <w:rsid w:val="00F41F5D"/>
    <w:rPr>
      <w:b/>
      <w:bCs/>
      <w:smallCaps/>
      <w:spacing w:val="5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F41F5D"/>
    <w:pPr>
      <w:outlineLvl w:val="9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header" Target="header4.xml"/><Relationship Id="rId26" Type="http://schemas.openxmlformats.org/officeDocument/2006/relationships/image" Target="media/image11.emf"/><Relationship Id="rId39" Type="http://schemas.openxmlformats.org/officeDocument/2006/relationships/package" Target="embeddings/Microsoft_Office_PowerPoint-Folie10.sldx"/><Relationship Id="rId3" Type="http://schemas.openxmlformats.org/officeDocument/2006/relationships/settings" Target="settings.xml"/><Relationship Id="rId21" Type="http://schemas.openxmlformats.org/officeDocument/2006/relationships/package" Target="embeddings/Microsoft_Office_PowerPoint-Folie3.sldx"/><Relationship Id="rId34" Type="http://schemas.openxmlformats.org/officeDocument/2006/relationships/header" Target="header7.xml"/><Relationship Id="rId42" Type="http://schemas.openxmlformats.org/officeDocument/2006/relationships/image" Target="media/image16.emf"/><Relationship Id="rId47" Type="http://schemas.openxmlformats.org/officeDocument/2006/relationships/header" Target="header12.xml"/><Relationship Id="rId50" Type="http://schemas.openxmlformats.org/officeDocument/2006/relationships/footer" Target="footer4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17" Type="http://schemas.openxmlformats.org/officeDocument/2006/relationships/package" Target="embeddings/Microsoft_Office_PowerPoint-Folie2.sldx"/><Relationship Id="rId25" Type="http://schemas.openxmlformats.org/officeDocument/2006/relationships/package" Target="embeddings/Microsoft_Office_PowerPoint-Folie5.sldx"/><Relationship Id="rId33" Type="http://schemas.openxmlformats.org/officeDocument/2006/relationships/package" Target="embeddings/Microsoft_Office_PowerPoint-Folie8.sldx"/><Relationship Id="rId38" Type="http://schemas.openxmlformats.org/officeDocument/2006/relationships/image" Target="media/image15.emf"/><Relationship Id="rId46" Type="http://schemas.openxmlformats.org/officeDocument/2006/relationships/header" Target="header11.xml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image" Target="media/image8.emf"/><Relationship Id="rId29" Type="http://schemas.openxmlformats.org/officeDocument/2006/relationships/header" Target="header6.xml"/><Relationship Id="rId41" Type="http://schemas.openxmlformats.org/officeDocument/2006/relationships/header" Target="header10.xm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image" Target="media/image10.emf"/><Relationship Id="rId32" Type="http://schemas.openxmlformats.org/officeDocument/2006/relationships/image" Target="media/image13.emf"/><Relationship Id="rId37" Type="http://schemas.openxmlformats.org/officeDocument/2006/relationships/package" Target="embeddings/Microsoft_Office_PowerPoint-Folie9.sldx"/><Relationship Id="rId40" Type="http://schemas.openxmlformats.org/officeDocument/2006/relationships/header" Target="header9.xml"/><Relationship Id="rId45" Type="http://schemas.openxmlformats.org/officeDocument/2006/relationships/package" Target="embeddings/Microsoft_Office_PowerPoint-Folie12.sldx"/><Relationship Id="rId53" Type="http://schemas.openxmlformats.org/officeDocument/2006/relationships/glossaryDocument" Target="glossary/document.xml"/><Relationship Id="rId5" Type="http://schemas.openxmlformats.org/officeDocument/2006/relationships/footnotes" Target="footnotes.xml"/><Relationship Id="rId15" Type="http://schemas.openxmlformats.org/officeDocument/2006/relationships/package" Target="embeddings/Microsoft_Office_PowerPoint-Folie1.sldx"/><Relationship Id="rId23" Type="http://schemas.openxmlformats.org/officeDocument/2006/relationships/package" Target="embeddings/Microsoft_Office_PowerPoint-Folie4.sldx"/><Relationship Id="rId28" Type="http://schemas.openxmlformats.org/officeDocument/2006/relationships/header" Target="header5.xml"/><Relationship Id="rId36" Type="http://schemas.openxmlformats.org/officeDocument/2006/relationships/image" Target="media/image14.emf"/><Relationship Id="rId49" Type="http://schemas.openxmlformats.org/officeDocument/2006/relationships/header" Target="header14.xml"/><Relationship Id="rId10" Type="http://schemas.openxmlformats.org/officeDocument/2006/relationships/header" Target="header2.xml"/><Relationship Id="rId19" Type="http://schemas.openxmlformats.org/officeDocument/2006/relationships/footer" Target="footer3.xml"/><Relationship Id="rId31" Type="http://schemas.openxmlformats.org/officeDocument/2006/relationships/package" Target="embeddings/Microsoft_Office_PowerPoint-Folie7.sldx"/><Relationship Id="rId44" Type="http://schemas.openxmlformats.org/officeDocument/2006/relationships/image" Target="media/image17.emf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image" Target="media/image6.emf"/><Relationship Id="rId22" Type="http://schemas.openxmlformats.org/officeDocument/2006/relationships/image" Target="media/image9.emf"/><Relationship Id="rId27" Type="http://schemas.openxmlformats.org/officeDocument/2006/relationships/package" Target="embeddings/Microsoft_Office_PowerPoint-Folie6.sldx"/><Relationship Id="rId30" Type="http://schemas.openxmlformats.org/officeDocument/2006/relationships/image" Target="media/image12.emf"/><Relationship Id="rId35" Type="http://schemas.openxmlformats.org/officeDocument/2006/relationships/header" Target="header8.xml"/><Relationship Id="rId43" Type="http://schemas.openxmlformats.org/officeDocument/2006/relationships/package" Target="embeddings/Microsoft_Office_PowerPoint-Folie11.sldx"/><Relationship Id="rId48" Type="http://schemas.openxmlformats.org/officeDocument/2006/relationships/header" Target="header13.xml"/><Relationship Id="rId8" Type="http://schemas.openxmlformats.org/officeDocument/2006/relationships/image" Target="media/image2.jpeg"/><Relationship Id="rId51" Type="http://schemas.openxmlformats.org/officeDocument/2006/relationships/footer" Target="footer5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methyst\AppData\Roaming\Microsoft\Templates\06_05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hyphenationZone w:val="425"/>
  <w:characterSpacingControl w:val="doNotCompress"/>
  <w:compat>
    <w:useFELayout/>
  </w:compat>
  <w:rsids>
    <w:rsidRoot w:val="00513133"/>
    <w:rsid w:val="00513133"/>
    <w:rsid w:val="00A9345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de-DE" w:eastAsia="de-D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A93459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047C623174D34F50BDC8C431CE15663A">
    <w:name w:val="047C623174D34F50BDC8C431CE15663A"/>
    <w:rsid w:val="00A93459"/>
  </w:style>
  <w:style w:type="paragraph" w:customStyle="1" w:styleId="EBB7D7D29C314CE2846CC8F07AB2A963">
    <w:name w:val="EBB7D7D29C314CE2846CC8F07AB2A963"/>
    <w:rsid w:val="00A93459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8.jpeg"/></Relationships>
</file>

<file path=word/theme/theme1.xml><?xml version="1.0" encoding="utf-8"?>
<a:theme xmlns:a="http://schemas.openxmlformats.org/drawingml/2006/main" name="café">
  <a:themeElements>
    <a:clrScheme name="café">
      <a:dk1>
        <a:srgbClr val="494429"/>
      </a:dk1>
      <a:lt1>
        <a:sysClr val="window" lastClr="FFFFFF"/>
      </a:lt1>
      <a:dk2>
        <a:srgbClr val="44874B"/>
      </a:dk2>
      <a:lt2>
        <a:srgbClr val="EEECE1"/>
      </a:lt2>
      <a:accent1>
        <a:srgbClr val="EC4220"/>
      </a:accent1>
      <a:accent2>
        <a:srgbClr val="B92C0F"/>
      </a:accent2>
      <a:accent3>
        <a:srgbClr val="9BBB59"/>
      </a:accent3>
      <a:accent4>
        <a:srgbClr val="1A2F49"/>
      </a:accent4>
      <a:accent5>
        <a:srgbClr val="00B0F0"/>
      </a:accent5>
      <a:accent6>
        <a:srgbClr val="4AE23E"/>
      </a:accent6>
      <a:hlink>
        <a:srgbClr val="336738"/>
      </a:hlink>
      <a:folHlink>
        <a:srgbClr val="7F7F7F"/>
      </a:folHlink>
    </a:clrScheme>
    <a:fontScheme name="café">
      <a:majorFont>
        <a:latin typeface="Lucida Calligraphy"/>
        <a:ea typeface=""/>
        <a:cs typeface=""/>
      </a:majorFont>
      <a:minorFont>
        <a:latin typeface="Arial"/>
        <a:ea typeface=""/>
        <a:cs typeface=""/>
      </a:minorFont>
    </a:fontScheme>
    <a:fmtScheme name="Deimos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satMod val="180000"/>
              </a:schemeClr>
            </a:gs>
            <a:gs pos="65000">
              <a:schemeClr val="phClr">
                <a:tint val="32000"/>
                <a:satMod val="250000"/>
              </a:schemeClr>
            </a:gs>
            <a:gs pos="100000">
              <a:schemeClr val="phClr">
                <a:tint val="23000"/>
                <a:satMod val="300000"/>
              </a:schemeClr>
            </a:gs>
          </a:gsLst>
          <a:lin ang="16200000" scaled="0"/>
        </a:gradFill>
        <a:gradFill rotWithShape="1">
          <a:gsLst>
            <a:gs pos="0">
              <a:schemeClr val="phClr">
                <a:shade val="15000"/>
                <a:satMod val="180000"/>
              </a:schemeClr>
            </a:gs>
            <a:gs pos="50000">
              <a:schemeClr val="phClr">
                <a:shade val="45000"/>
                <a:satMod val="170000"/>
              </a:schemeClr>
            </a:gs>
            <a:gs pos="70000">
              <a:schemeClr val="phClr">
                <a:tint val="99000"/>
                <a:shade val="65000"/>
                <a:satMod val="155000"/>
              </a:schemeClr>
            </a:gs>
            <a:gs pos="100000">
              <a:schemeClr val="phClr">
                <a:tint val="95500"/>
                <a:shade val="100000"/>
                <a:satMod val="15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55000" cap="flat" cmpd="thickThin" algn="ctr">
          <a:solidFill>
            <a:schemeClr val="phClr"/>
          </a:solidFill>
          <a:prstDash val="solid"/>
        </a:ln>
        <a:ln w="63500" cap="flat" cmpd="thickThin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63500" dist="38100" dir="5400000" rotWithShape="0">
              <a:srgbClr val="000000">
                <a:alpha val="45000"/>
              </a:srgbClr>
            </a:outerShdw>
          </a:effectLst>
          <a:scene3d>
            <a:camera prst="orthographicFront" fov="0">
              <a:rot lat="0" lon="0" rev="0"/>
            </a:camera>
            <a:lightRig rig="glow" dir="t">
              <a:rot lat="0" lon="0" rev="6360000"/>
            </a:lightRig>
          </a:scene3d>
          <a:sp3d contourW="1000" prstMaterial="flat">
            <a:bevelT w="95250" h="101600"/>
            <a:contourClr>
              <a:schemeClr val="phClr">
                <a:satMod val="30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80000"/>
                <a:satMod val="400000"/>
              </a:schemeClr>
            </a:gs>
            <a:gs pos="25000">
              <a:schemeClr val="phClr">
                <a:tint val="83000"/>
                <a:satMod val="320000"/>
              </a:schemeClr>
            </a:gs>
            <a:gs pos="100000">
              <a:schemeClr val="phClr">
                <a:shade val="15000"/>
                <a:satMod val="320000"/>
              </a:schemeClr>
            </a:gs>
          </a:gsLst>
          <a:path path="circle">
            <a:fillToRect l="10000" t="110000" r="10000" b="100000"/>
          </a:path>
        </a:gradFill>
        <a:blipFill>
          <a:blip xmlns:r="http://schemas.openxmlformats.org/officeDocument/2006/relationships" r:embed="rId1">
            <a:duotone>
              <a:schemeClr val="phClr">
                <a:shade val="90000"/>
                <a:satMod val="150000"/>
              </a:schemeClr>
              <a:schemeClr val="phClr">
                <a:tint val="88000"/>
                <a:satMod val="150000"/>
              </a:schemeClr>
            </a:duotone>
          </a:blip>
          <a:tile tx="0" ty="0" sx="65000" sy="65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1F514B-70F9-499C-99BD-09A061F4CA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06_05.dotx</Template>
  <TotalTime>0</TotalTime>
  <Pages>1</Pages>
  <Words>246</Words>
  <Characters>1550</Characters>
  <Application>Microsoft Office Word</Application>
  <DocSecurity>0</DocSecurity>
  <Lines>12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Neue Bücher Neue Snacks</vt:lpstr>
    </vt:vector>
  </TitlesOfParts>
  <Company/>
  <LinksUpToDate>false</LinksUpToDate>
  <CharactersWithSpaces>1793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Neue Bücher Neue Snacks</dc:title>
  <dc:subject>Sommer 2007</dc:subject>
  <dc:creator>Ursula Eilers</dc:creator>
  <cp:lastModifiedBy>Ursula Eilers</cp:lastModifiedBy>
  <cp:revision>3</cp:revision>
  <dcterms:created xsi:type="dcterms:W3CDTF">2007-07-20T15:19:00Z</dcterms:created>
  <dcterms:modified xsi:type="dcterms:W3CDTF">2007-07-24T18:50:00Z</dcterms:modified>
</cp:coreProperties>
</file>