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Override PartName="/word/header14.xml" ContentType="application/vnd.openxmlformats-officedocument.wordprocessingml.header+xml"/>
  <Override PartName="/word/header15.xml" ContentType="application/vnd.openxmlformats-officedocument.wordprocessingml.header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caps/>
          <w:lang w:val="de-DE"/>
        </w:rPr>
        <w:id w:val="104759376"/>
        <w:docPartObj>
          <w:docPartGallery w:val="Cover Pages"/>
          <w:docPartUnique/>
        </w:docPartObj>
      </w:sdtPr>
      <w:sdtEndPr>
        <w:rPr>
          <w:rFonts w:asciiTheme="minorHAnsi" w:eastAsiaTheme="minorEastAsia" w:hAnsiTheme="minorHAnsi" w:cstheme="minorBidi"/>
          <w:caps w:val="0"/>
        </w:rPr>
      </w:sdtEndPr>
      <w:sdtContent>
        <w:tbl>
          <w:tblPr>
            <w:tblW w:w="5553" w:type="pct"/>
            <w:jc w:val="center"/>
            <w:tblLook w:val="04A0"/>
          </w:tblPr>
          <w:tblGrid>
            <w:gridCol w:w="6756"/>
          </w:tblGrid>
          <w:tr w:rsidR="004C3985" w:rsidTr="00E807E2">
            <w:trPr>
              <w:trHeight w:val="2678"/>
              <w:jc w:val="center"/>
            </w:trPr>
            <w:tc>
              <w:tcPr>
                <w:tcW w:w="5000" w:type="pct"/>
              </w:tcPr>
              <w:p w:rsidR="004C3985" w:rsidRDefault="004C3985" w:rsidP="004C3985">
                <w:pPr>
                  <w:pStyle w:val="KeinLeerraum"/>
                  <w:jc w:val="center"/>
                  <w:rPr>
                    <w:rFonts w:asciiTheme="majorHAnsi" w:eastAsiaTheme="majorEastAsia" w:hAnsiTheme="majorHAnsi" w:cstheme="majorBidi"/>
                    <w:caps/>
                  </w:rPr>
                </w:pPr>
                <w:r>
                  <w:rPr>
                    <w:rFonts w:asciiTheme="majorHAnsi" w:eastAsiaTheme="majorEastAsia" w:hAnsiTheme="majorHAnsi" w:cstheme="majorBidi"/>
                    <w:caps/>
                    <w:noProof/>
                    <w:lang w:val="de-DE" w:eastAsia="de-DE" w:bidi="ar-SA"/>
                  </w:rPr>
                  <w:drawing>
                    <wp:inline distT="0" distB="0" distL="0" distR="0">
                      <wp:extent cx="3725545" cy="1969135"/>
                      <wp:effectExtent l="114300" t="0" r="313055" b="259715"/>
                      <wp:docPr id="1" name="Grafik 0" descr="02_014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02_014.png"/>
                              <pic:cNvPicPr/>
                            </pic:nvPicPr>
                            <pic:blipFill>
                              <a:blip r:embed="rId7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725545" cy="196913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ffectLst>
                                <a:outerShdw blurRad="292100" dist="139700" dir="2700000" algn="tl" rotWithShape="0">
                                  <a:srgbClr val="333333">
                                    <a:alpha val="65000"/>
                                  </a:srgbClr>
                                </a:outerShdw>
                              </a:effec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  <w:tr w:rsidR="004C3985" w:rsidTr="00E807E2">
            <w:trPr>
              <w:trHeight w:val="1339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80"/>
                  <w:szCs w:val="80"/>
                  <w:lang w:val="de-DE"/>
                </w:rPr>
                <w:alias w:val="Titel"/>
                <w:id w:val="15524250"/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Content>
                <w:tc>
                  <w:tcPr>
                    <w:tcW w:w="5000" w:type="pct"/>
                    <w:tcBorders>
                      <w:bottom w:val="single" w:sz="4" w:space="0" w:color="EC4220" w:themeColor="accent1"/>
                    </w:tcBorders>
                    <w:vAlign w:val="center"/>
                  </w:tcPr>
                  <w:p w:rsidR="004C3985" w:rsidRDefault="004C3985" w:rsidP="004C3985">
                    <w:pPr>
                      <w:pStyle w:val="KeinLeerraum"/>
                      <w:jc w:val="center"/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</w:rPr>
                    </w:pPr>
                    <w:r w:rsidRPr="009A7CF2">
                      <w:rPr>
                        <w:rFonts w:asciiTheme="majorHAnsi" w:eastAsiaTheme="majorEastAsia" w:hAnsiTheme="majorHAnsi" w:cstheme="majorBidi"/>
                        <w:sz w:val="80"/>
                        <w:szCs w:val="80"/>
                        <w:lang w:val="de-DE"/>
                      </w:rPr>
                      <w:t>Neue Bücher Neue Snacks</w:t>
                    </w:r>
                  </w:p>
                </w:tc>
              </w:sdtContent>
            </w:sdt>
          </w:tr>
          <w:tr w:rsidR="004C3985" w:rsidTr="00E807E2">
            <w:trPr>
              <w:trHeight w:val="669"/>
              <w:jc w:val="center"/>
            </w:trPr>
            <w:sdt>
              <w:sdtPr>
                <w:rPr>
                  <w:rFonts w:asciiTheme="majorHAnsi" w:eastAsiaTheme="majorEastAsia" w:hAnsiTheme="majorHAnsi" w:cstheme="majorBidi"/>
                  <w:sz w:val="44"/>
                  <w:szCs w:val="44"/>
                  <w:lang w:val="de-DE"/>
                </w:rPr>
                <w:alias w:val="Untertitel"/>
                <w:id w:val="15524255"/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5000" w:type="pct"/>
                    <w:tcBorders>
                      <w:top w:val="single" w:sz="4" w:space="0" w:color="EC4220" w:themeColor="accent1"/>
                    </w:tcBorders>
                    <w:vAlign w:val="center"/>
                  </w:tcPr>
                  <w:p w:rsidR="004C3985" w:rsidRDefault="004C3985" w:rsidP="004C3985">
                    <w:pPr>
                      <w:pStyle w:val="KeinLeerraum"/>
                      <w:jc w:val="center"/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</w:rPr>
                    </w:pPr>
                    <w:r w:rsidRPr="009A7CF2">
                      <w:rPr>
                        <w:rFonts w:asciiTheme="majorHAnsi" w:eastAsiaTheme="majorEastAsia" w:hAnsiTheme="majorHAnsi" w:cstheme="majorBidi"/>
                        <w:sz w:val="44"/>
                        <w:szCs w:val="44"/>
                        <w:lang w:val="de-DE"/>
                      </w:rPr>
                      <w:t>Sommer 2007</w:t>
                    </w:r>
                  </w:p>
                </w:tc>
              </w:sdtContent>
            </w:sdt>
          </w:tr>
        </w:tbl>
        <w:p w:rsidR="00A76704" w:rsidRDefault="00E807E2" w:rsidP="00B21480">
          <w:r>
            <w:rPr>
              <w:noProof/>
              <w:lang w:eastAsia="de-DE" w:bidi="ar-SA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603885</wp:posOffset>
                </wp:positionH>
                <wp:positionV relativeFrom="paragraph">
                  <wp:posOffset>38100</wp:posOffset>
                </wp:positionV>
                <wp:extent cx="2569210" cy="1647825"/>
                <wp:effectExtent l="95250" t="0" r="212090" b="180975"/>
                <wp:wrapTight wrapText="bothSides">
                  <wp:wrapPolygon edited="0">
                    <wp:start x="3043" y="1498"/>
                    <wp:lineTo x="2242" y="2247"/>
                    <wp:lineTo x="801" y="4745"/>
                    <wp:lineTo x="801" y="5743"/>
                    <wp:lineTo x="-480" y="13484"/>
                    <wp:lineTo x="-801" y="19477"/>
                    <wp:lineTo x="1441" y="21475"/>
                    <wp:lineTo x="3684" y="21725"/>
                    <wp:lineTo x="16176" y="23972"/>
                    <wp:lineTo x="17778" y="23972"/>
                    <wp:lineTo x="19539" y="23972"/>
                    <wp:lineTo x="20020" y="23972"/>
                    <wp:lineTo x="21782" y="21975"/>
                    <wp:lineTo x="21782" y="21475"/>
                    <wp:lineTo x="22422" y="17729"/>
                    <wp:lineTo x="22422" y="17480"/>
                    <wp:lineTo x="22742" y="13734"/>
                    <wp:lineTo x="22742" y="13484"/>
                    <wp:lineTo x="23063" y="9739"/>
                    <wp:lineTo x="23063" y="9489"/>
                    <wp:lineTo x="23383" y="9489"/>
                    <wp:lineTo x="23223" y="7242"/>
                    <wp:lineTo x="22742" y="5494"/>
                    <wp:lineTo x="23063" y="3246"/>
                    <wp:lineTo x="19219" y="2247"/>
                    <wp:lineTo x="7527" y="1498"/>
                    <wp:lineTo x="3043" y="1498"/>
                  </wp:wrapPolygon>
                </wp:wrapTight>
                <wp:docPr id="2" name="Grafik 1" descr="herz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herz.jpg"/>
                        <pic:cNvPicPr/>
                      </pic:nvPicPr>
                      <pic:blipFill>
                        <a:blip r:embed="rId8"/>
                        <a:srcRect l="6391" r="6030" b="756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69210" cy="16478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ln>
                          <a:noFill/>
                        </a:ln>
                        <a:effectLst>
                          <a:outerShdw blurRad="152400" dist="12000" dir="900000" sy="98000" kx="110000" ky="200000" algn="tl" rotWithShape="0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perspectiveRelaxed">
                            <a:rot lat="19800000" lon="1200000" rev="20820000"/>
                          </a:camera>
                          <a:lightRig rig="threePt" dir="t"/>
                        </a:scene3d>
                        <a:sp3d contourW="6350" prstMaterial="matte">
                          <a:bevelT w="101600" h="101600"/>
                          <a:contourClr>
                            <a:srgbClr val="969696"/>
                          </a:contourClr>
                        </a:sp3d>
                      </pic:spPr>
                    </pic:pic>
                  </a:graphicData>
                </a:graphic>
              </wp:anchor>
            </w:drawing>
          </w:r>
        </w:p>
        <w:p w:rsidR="001D33CE" w:rsidRDefault="001D33CE" w:rsidP="00B21480">
          <w:pPr>
            <w:sectPr w:rsidR="001D33CE" w:rsidSect="00EA295C">
              <w:headerReference w:type="even" r:id="rId9"/>
              <w:headerReference w:type="default" r:id="rId10"/>
              <w:footerReference w:type="default" r:id="rId11"/>
              <w:headerReference w:type="first" r:id="rId12"/>
              <w:footerReference w:type="first" r:id="rId13"/>
              <w:pgSz w:w="8419" w:h="11906" w:orient="landscape" w:code="9"/>
              <w:pgMar w:top="1418" w:right="1134" w:bottom="1418" w:left="1418" w:header="709" w:footer="425" w:gutter="0"/>
              <w:cols w:space="708"/>
              <w:titlePg/>
              <w:docGrid w:linePitch="360"/>
            </w:sectPr>
          </w:pPr>
        </w:p>
        <w:p w:rsidR="006344F6" w:rsidRPr="00C40D33" w:rsidRDefault="006344F6" w:rsidP="006344F6">
          <w:pPr>
            <w:pStyle w:val="Untertitel"/>
            <w:rPr>
              <w:sz w:val="22"/>
              <w:szCs w:val="22"/>
            </w:rPr>
          </w:pPr>
          <w:r w:rsidRPr="00C40D33">
            <w:rPr>
              <w:sz w:val="22"/>
              <w:szCs w:val="22"/>
            </w:rPr>
            <w:lastRenderedPageBreak/>
            <w:t>Auf den nächsten Seiten stellen wir Ihnen neue Bücher vor, die uns aufgefallen sind oder die uns von unseren Gästen empfohlen wurden.</w:t>
          </w:r>
        </w:p>
        <w:p w:rsidR="006344F6" w:rsidRPr="00C40D33" w:rsidRDefault="006344F6" w:rsidP="006344F6">
          <w:pPr>
            <w:pStyle w:val="Untertitel"/>
            <w:rPr>
              <w:sz w:val="22"/>
              <w:szCs w:val="22"/>
            </w:rPr>
          </w:pPr>
          <w:r w:rsidRPr="00C40D33">
            <w:rPr>
              <w:sz w:val="22"/>
              <w:szCs w:val="22"/>
            </w:rPr>
            <w:t xml:space="preserve">Diese Bücher können </w:t>
          </w:r>
          <w:r w:rsidR="00C40D33" w:rsidRPr="00C40D33">
            <w:rPr>
              <w:sz w:val="22"/>
              <w:szCs w:val="22"/>
            </w:rPr>
            <w:t>Sie</w:t>
          </w:r>
          <w:r w:rsidRPr="00C40D33">
            <w:rPr>
              <w:sz w:val="22"/>
              <w:szCs w:val="22"/>
            </w:rPr>
            <w:t xml:space="preserve"> </w:t>
          </w:r>
          <w:r w:rsidR="00C40D33" w:rsidRPr="00C40D33">
            <w:rPr>
              <w:sz w:val="22"/>
              <w:szCs w:val="22"/>
            </w:rPr>
            <w:t xml:space="preserve">bei uns </w:t>
          </w:r>
          <w:r w:rsidRPr="00C40D33">
            <w:rPr>
              <w:sz w:val="22"/>
              <w:szCs w:val="22"/>
            </w:rPr>
            <w:t>ausleihen und während Ihres Besuches</w:t>
          </w:r>
          <w:r w:rsidR="00C40D33" w:rsidRPr="00C40D33">
            <w:rPr>
              <w:sz w:val="22"/>
              <w:szCs w:val="22"/>
            </w:rPr>
            <w:t xml:space="preserve"> in unserem Café </w:t>
          </w:r>
          <w:r w:rsidRPr="00C40D33">
            <w:rPr>
              <w:sz w:val="22"/>
              <w:szCs w:val="22"/>
            </w:rPr>
            <w:t xml:space="preserve"> bei einer Tasse Kaffee oder einem Snack</w:t>
          </w:r>
          <w:r w:rsidR="00C40D33" w:rsidRPr="00C40D33">
            <w:rPr>
              <w:sz w:val="22"/>
              <w:szCs w:val="22"/>
            </w:rPr>
            <w:t xml:space="preserve"> lesen.</w:t>
          </w:r>
        </w:p>
        <w:p w:rsidR="00C40D33" w:rsidRPr="00C40D33" w:rsidRDefault="00C40D33" w:rsidP="00C40D33">
          <w:pPr>
            <w:pStyle w:val="Untertitel"/>
            <w:rPr>
              <w:sz w:val="22"/>
              <w:szCs w:val="22"/>
            </w:rPr>
          </w:pPr>
          <w:r w:rsidRPr="00C40D33">
            <w:rPr>
              <w:sz w:val="22"/>
              <w:szCs w:val="22"/>
            </w:rPr>
            <w:t>Klaus, unser Koch</w:t>
          </w:r>
          <w:r w:rsidR="000F3B0D">
            <w:rPr>
              <w:sz w:val="22"/>
              <w:szCs w:val="22"/>
            </w:rPr>
            <w:t>,</w:t>
          </w:r>
          <w:r w:rsidRPr="00C40D33">
            <w:rPr>
              <w:sz w:val="22"/>
              <w:szCs w:val="22"/>
            </w:rPr>
            <w:t xml:space="preserve"> hat für Sie Empfehlungen zusammengestellt oder sogar spezielle Kreationen entwickelt, von denen er meint, dass sie zu Ihrem Lesestoff passen. Natürlich können Sie auch anderes aus unserer reichhaltigen Speisekarte wählen.</w:t>
          </w:r>
        </w:p>
        <w:p w:rsidR="00C40D33" w:rsidRDefault="00C40D33" w:rsidP="00C40D33">
          <w:pPr>
            <w:pStyle w:val="Untertitel"/>
            <w:rPr>
              <w:sz w:val="22"/>
              <w:szCs w:val="22"/>
            </w:rPr>
          </w:pPr>
          <w:r w:rsidRPr="00C40D33">
            <w:rPr>
              <w:sz w:val="22"/>
              <w:szCs w:val="22"/>
            </w:rPr>
            <w:t>Wir wünschen Ihnen einen entspannenden Aufenthalt bei uns. Sollte Ihnen ein</w:t>
          </w:r>
          <w:r w:rsidR="000F3B0D">
            <w:rPr>
              <w:sz w:val="22"/>
              <w:szCs w:val="22"/>
            </w:rPr>
            <w:t>e</w:t>
          </w:r>
          <w:r w:rsidRPr="00C40D33">
            <w:rPr>
              <w:sz w:val="22"/>
              <w:szCs w:val="22"/>
            </w:rPr>
            <w:t>s der Bücher gefallen, dann können Sie es auch bei uns kaufen. Fragen Sie einfach einen von uns.</w:t>
          </w:r>
        </w:p>
        <w:p w:rsidR="00C40D33" w:rsidRPr="00FB3D5C" w:rsidRDefault="00C40D33" w:rsidP="00C40D33">
          <w:pPr>
            <w:pStyle w:val="Untertitel"/>
            <w:rPr>
              <w:color w:val="336538" w:themeColor="text2" w:themeShade="BF"/>
              <w:sz w:val="20"/>
              <w:szCs w:val="20"/>
            </w:rPr>
          </w:pPr>
          <w:r w:rsidRPr="00FB3D5C">
            <w:rPr>
              <w:color w:val="336538" w:themeColor="text2" w:themeShade="BF"/>
              <w:sz w:val="20"/>
              <w:szCs w:val="20"/>
            </w:rPr>
            <w:t xml:space="preserve">Andreas und das Team </w:t>
          </w:r>
          <w:r w:rsidR="005A3921">
            <w:rPr>
              <w:color w:val="336538" w:themeColor="text2" w:themeShade="BF"/>
              <w:sz w:val="20"/>
              <w:szCs w:val="20"/>
            </w:rPr>
            <w:t>vom</w:t>
          </w:r>
          <w:r w:rsidRPr="00FB3D5C">
            <w:rPr>
              <w:color w:val="336538" w:themeColor="text2" w:themeShade="BF"/>
              <w:sz w:val="20"/>
              <w:szCs w:val="20"/>
            </w:rPr>
            <w:t xml:space="preserve"> Café der Bücher</w:t>
          </w:r>
        </w:p>
        <w:p w:rsidR="001D33CE" w:rsidRDefault="001D33CE" w:rsidP="00B21480">
          <w:pPr>
            <w:sectPr w:rsidR="001D33CE" w:rsidSect="001D33CE">
              <w:pgSz w:w="8419" w:h="11906" w:orient="landscape" w:code="9"/>
              <w:pgMar w:top="1418" w:right="1134" w:bottom="1418" w:left="1418" w:header="709" w:footer="425" w:gutter="0"/>
              <w:cols w:space="708"/>
              <w:docGrid w:linePitch="360"/>
            </w:sectPr>
          </w:pPr>
        </w:p>
        <w:p w:rsidR="003B037D" w:rsidRDefault="004C3985" w:rsidP="00B21480">
          <w:r>
            <w:br w:type="page"/>
          </w:r>
        </w:p>
      </w:sdtContent>
    </w:sdt>
    <w:p w:rsidR="000D1DFB" w:rsidRDefault="000D1DFB" w:rsidP="000D1DFB">
      <w:pPr>
        <w:spacing w:line="360" w:lineRule="auto"/>
        <w:jc w:val="center"/>
      </w:pPr>
      <w:r>
        <w:object w:dxaOrig="7200" w:dyaOrig="540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0.4pt;height:202.6pt" o:ole="" o:bordertopcolor="this" o:borderleftcolor="this" o:borderbottomcolor="this" o:borderrightcolor="this">
            <v:imagedata r:id="rId1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5" DrawAspect="Content" ObjectID="_1246815903" r:id="rId15"/>
        </w:object>
      </w:r>
    </w:p>
    <w:p w:rsidR="005A3921" w:rsidRPr="00F41F5D" w:rsidRDefault="005A3921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5A3921" w:rsidP="005A3921">
      <w:pPr>
        <w:pStyle w:val="berschrift1"/>
      </w:pPr>
      <w:r>
        <w:rPr>
          <w:noProof/>
          <w:lang w:eastAsia="de-DE" w:bidi="ar-SA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2299335</wp:posOffset>
            </wp:positionH>
            <wp:positionV relativeFrom="paragraph">
              <wp:posOffset>29210</wp:posOffset>
            </wp:positionV>
            <wp:extent cx="1352550" cy="1076325"/>
            <wp:effectExtent l="19050" t="0" r="0" b="0"/>
            <wp:wrapTight wrapText="bothSides">
              <wp:wrapPolygon edited="0">
                <wp:start x="1825" y="1529"/>
                <wp:lineTo x="304" y="4970"/>
                <wp:lineTo x="-304" y="16821"/>
                <wp:lineTo x="304" y="19880"/>
                <wp:lineTo x="913" y="20262"/>
                <wp:lineTo x="5476" y="21409"/>
                <wp:lineTo x="6389" y="21409"/>
                <wp:lineTo x="14299" y="21409"/>
                <wp:lineTo x="13082" y="19880"/>
                <wp:lineTo x="17949" y="19880"/>
                <wp:lineTo x="21600" y="17204"/>
                <wp:lineTo x="21600" y="11087"/>
                <wp:lineTo x="19775" y="7646"/>
                <wp:lineTo x="20687" y="3058"/>
                <wp:lineTo x="17949" y="1529"/>
                <wp:lineTo x="8823" y="1529"/>
                <wp:lineTo x="1825" y="1529"/>
              </wp:wrapPolygon>
            </wp:wrapTight>
            <wp:docPr id="6" name="Grafik 5" descr="fingerfood und cocktai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ngerfood und cocktail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Menü Fingerfood</w:t>
      </w:r>
    </w:p>
    <w:p w:rsidR="005A3921" w:rsidRPr="0001112B" w:rsidRDefault="00B87E54" w:rsidP="005A3921">
      <w:pPr>
        <w:pStyle w:val="KeinLeerraum"/>
        <w:rPr>
          <w:rFonts w:ascii="Calibri" w:hAnsi="Calibri"/>
          <w:sz w:val="24"/>
          <w:szCs w:val="24"/>
          <w:lang w:val="de-DE"/>
        </w:rPr>
      </w:pPr>
      <w:r>
        <w:rPr>
          <w:rFonts w:ascii="Calibri" w:hAnsi="Calibri"/>
          <w:sz w:val="24"/>
          <w:szCs w:val="24"/>
          <w:lang w:val="de-DE" w:eastAsia="de-DE" w:bidi="ar-SA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_x0000_s1048" type="#_x0000_t63" style="position:absolute;margin-left:137.8pt;margin-top:47pt;width:63.45pt;height:62.75pt;z-index:251674624;v-text-anchor:middle" adj="22791,-4802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48">
              <w:txbxContent>
                <w:p w:rsidR="00EE073F" w:rsidRPr="008B7E67" w:rsidRDefault="00EE073F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9,50</w:t>
                  </w:r>
                </w:p>
              </w:txbxContent>
            </v:textbox>
          </v:shape>
        </w:pict>
      </w:r>
      <w:r w:rsidR="005A3921" w:rsidRPr="0001112B">
        <w:rPr>
          <w:rFonts w:ascii="Calibri" w:hAnsi="Calibri"/>
          <w:sz w:val="24"/>
          <w:szCs w:val="24"/>
          <w:lang w:val="de-DE"/>
        </w:rPr>
        <w:t>Mit vielen leckeren Kleinigkeiten, die aber trotzdem satt machen. Dazu gehört ein Cocktail nach Wahl.</w:t>
      </w:r>
    </w:p>
    <w:p w:rsidR="000D1DFB" w:rsidRDefault="00B87E54" w:rsidP="007A2E5E">
      <w:pPr>
        <w:autoSpaceDE w:val="0"/>
        <w:autoSpaceDN w:val="0"/>
        <w:adjustRightInd w:val="0"/>
        <w:spacing w:after="0" w:line="240" w:lineRule="auto"/>
      </w:pPr>
      <w:r w:rsidRPr="00B87E54">
        <w:rPr>
          <w:rFonts w:ascii="Calibri" w:hAnsi="Calibri" w:cs="Calibri"/>
          <w:noProof/>
          <w:kern w:val="24"/>
          <w:sz w:val="24"/>
          <w:szCs w:val="24"/>
          <w:lang w:eastAsia="de-DE" w:bidi="ar-SA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26" type="#_x0000_t98" style="position:absolute;margin-left:248.6pt;margin-top:367.4pt;width:83.25pt;height:35.25pt;z-index:251662336" fillcolor="#9bbb59 [3206]" strokecolor="#f2f2f2 [3041]" strokeweight="1pt">
            <v:fill color2="#4e6128 [1606]" angle="-135" focus="100%" type="gradient"/>
            <v:shadow on="t" type="double" color="#d6e3bc [1302]" opacity=".5" color2="shadow add(102)" offset="-3pt,-3pt" offset2="-6pt,-6pt"/>
            <v:textbox>
              <w:txbxContent>
                <w:p w:rsidR="005A3921" w:rsidRPr="00D83766" w:rsidRDefault="005A3921" w:rsidP="00D83766">
                  <w:pPr>
                    <w:jc w:val="center"/>
                    <w:rPr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color w:val="FFFFFF" w:themeColor="background1"/>
                      <w:sz w:val="32"/>
                      <w:szCs w:val="32"/>
                    </w:rPr>
                    <w:t>16,95</w:t>
                  </w:r>
                </w:p>
              </w:txbxContent>
            </v:textbox>
          </v:shape>
        </w:pict>
      </w:r>
      <w:r w:rsidR="000D1DFB"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26" type="#_x0000_t75" style="width:270.4pt;height:202.6pt" o:ole="" o:bordertopcolor="this" o:borderleftcolor="this" o:borderbottomcolor="this" o:borderrightcolor="this">
            <v:imagedata r:id="rId17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6" DrawAspect="Content" ObjectID="_1246815904" r:id="rId18"/>
        </w:object>
      </w:r>
    </w:p>
    <w:p w:rsidR="008B7E67" w:rsidRPr="00F41F5D" w:rsidRDefault="008B7E67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>
        <w:rPr>
          <w:rFonts w:asciiTheme="majorHAnsi" w:hAnsiTheme="majorHAnsi"/>
          <w:b/>
          <w:noProof/>
          <w:color w:val="B82B0F" w:themeColor="accent1" w:themeShade="BF"/>
          <w:lang w:eastAsia="de-DE" w:bidi="ar-SA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403225</wp:posOffset>
            </wp:positionV>
            <wp:extent cx="1428750" cy="1143000"/>
            <wp:effectExtent l="19050" t="0" r="0" b="0"/>
            <wp:wrapTight wrapText="bothSides">
              <wp:wrapPolygon edited="0">
                <wp:start x="-288" y="0"/>
                <wp:lineTo x="-288" y="21240"/>
                <wp:lineTo x="21600" y="21240"/>
                <wp:lineTo x="21600" y="0"/>
                <wp:lineTo x="-288" y="0"/>
              </wp:wrapPolygon>
            </wp:wrapTight>
            <wp:docPr id="12" name="Grafik 11" descr="Lach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chs.jpg"/>
                    <pic:cNvPicPr/>
                  </pic:nvPicPr>
                  <pic:blipFill>
                    <a:blip r:embed="rId19"/>
                    <a:srcRect l="5862" t="6122" r="6552" b="1061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8B7E67" w:rsidP="008B7E67">
      <w:pPr>
        <w:pStyle w:val="berschrift1"/>
      </w:pPr>
      <w:r>
        <w:t>Lachs und Cocktail</w:t>
      </w:r>
    </w:p>
    <w:p w:rsidR="000D1DFB" w:rsidRDefault="008B7E67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Geräucherter Lachs und ein prickelnder Cocktail</w:t>
      </w:r>
    </w:p>
    <w:p w:rsidR="0042259E" w:rsidRDefault="00B87E54" w:rsidP="000D1DFB">
      <w:r>
        <w:rPr>
          <w:noProof/>
          <w:lang w:eastAsia="de-DE" w:bidi="ar-SA"/>
        </w:rPr>
        <w:pict>
          <v:shape id="_x0000_s1030" type="#_x0000_t63" style="position:absolute;margin-left:-55.15pt;margin-top:13.85pt;width:63.45pt;height:62.75pt;z-index:251665408;v-text-anchor:middle" adj="-3506,-6867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30">
              <w:txbxContent>
                <w:p w:rsidR="008B7E67" w:rsidRPr="008B7E67" w:rsidRDefault="008B7E67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9,50</w:t>
                  </w:r>
                </w:p>
              </w:txbxContent>
            </v:textbox>
          </v:shape>
        </w:pict>
      </w:r>
    </w:p>
    <w:p w:rsidR="0042259E" w:rsidRDefault="0042259E" w:rsidP="000D1DFB">
      <w:pPr>
        <w:sectPr w:rsidR="0042259E" w:rsidSect="003C2DB5">
          <w:headerReference w:type="even" r:id="rId20"/>
          <w:footerReference w:type="even" r:id="rId21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27" type="#_x0000_t75" style="width:270.4pt;height:202.6pt" o:ole="" o:bordertopcolor="this" o:borderleftcolor="this" o:borderbottomcolor="this" o:borderrightcolor="this">
            <v:imagedata r:id="rId2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7" DrawAspect="Content" ObjectID="_1246815905" r:id="rId23"/>
        </w:object>
      </w:r>
    </w:p>
    <w:p w:rsidR="00E7319B" w:rsidRPr="00F41F5D" w:rsidRDefault="00E7319B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E7319B" w:rsidP="00E7319B">
      <w:pPr>
        <w:pStyle w:val="berschrift1"/>
      </w:pPr>
      <w:r>
        <w:rPr>
          <w:noProof/>
          <w:lang w:eastAsia="de-DE" w:bidi="ar-SA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2242185</wp:posOffset>
            </wp:positionH>
            <wp:positionV relativeFrom="paragraph">
              <wp:posOffset>57785</wp:posOffset>
            </wp:positionV>
            <wp:extent cx="1676400" cy="942975"/>
            <wp:effectExtent l="0" t="57150" r="0" b="142875"/>
            <wp:wrapTight wrapText="bothSides">
              <wp:wrapPolygon edited="0">
                <wp:start x="660" y="6716"/>
                <wp:lineTo x="884" y="13928"/>
                <wp:lineTo x="4152" y="19232"/>
                <wp:lineTo x="4963" y="21925"/>
                <wp:lineTo x="9684" y="21886"/>
                <wp:lineTo x="12281" y="19414"/>
                <wp:lineTo x="12628" y="20568"/>
                <wp:lineTo x="16268" y="21558"/>
                <wp:lineTo x="17133" y="20735"/>
                <wp:lineTo x="18648" y="19293"/>
                <wp:lineTo x="19946" y="18057"/>
                <wp:lineTo x="20650" y="13922"/>
                <wp:lineTo x="19638" y="12411"/>
                <wp:lineTo x="19854" y="12205"/>
                <wp:lineTo x="18363" y="8179"/>
                <wp:lineTo x="17220" y="5308"/>
                <wp:lineTo x="15095" y="2875"/>
                <wp:lineTo x="13550" y="2366"/>
                <wp:lineTo x="12955" y="-532"/>
                <wp:lineTo x="6719" y="949"/>
                <wp:lineTo x="2392" y="5068"/>
                <wp:lineTo x="660" y="6716"/>
              </wp:wrapPolygon>
            </wp:wrapTight>
            <wp:docPr id="13" name="Grafik 12" descr="frühstü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ühstück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1689964">
                      <a:off x="0" y="0"/>
                      <a:ext cx="16764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Süßes Frühstück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Süßes Frühstück mit Ei und Kaffee oder Tee</w:t>
      </w:r>
    </w:p>
    <w:p w:rsidR="000D1DFB" w:rsidRDefault="00B87E54" w:rsidP="000D1DFB">
      <w:pPr>
        <w:spacing w:line="360" w:lineRule="auto"/>
      </w:pPr>
      <w:r>
        <w:rPr>
          <w:noProof/>
          <w:lang w:eastAsia="de-DE" w:bidi="ar-SA"/>
        </w:rPr>
        <w:pict>
          <v:shape id="_x0000_s1028" type="#_x0000_t63" style="position:absolute;margin-left:163.8pt;margin-top:4.1pt;width:63.45pt;height:62.75pt;z-index:251663360;v-text-anchor:middle" adj="22791,-4802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28">
              <w:txbxContent>
                <w:p w:rsidR="007A2E5E" w:rsidRPr="008B7E67" w:rsidRDefault="007A2E5E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 w:rsidR="00E7319B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7,50</w:t>
                  </w:r>
                </w:p>
              </w:txbxContent>
            </v:textbox>
          </v:shape>
        </w:pict>
      </w: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28" type="#_x0000_t75" style="width:270.4pt;height:202.6pt" o:ole="" o:bordertopcolor="this" o:borderleftcolor="this" o:borderbottomcolor="this" o:borderrightcolor="this">
            <v:imagedata r:id="rId25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8" DrawAspect="Content" ObjectID="_1246815906" r:id="rId26"/>
        </w:object>
      </w:r>
    </w:p>
    <w:p w:rsidR="00C27BE3" w:rsidRPr="00F41F5D" w:rsidRDefault="00792385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>
        <w:rPr>
          <w:rFonts w:asciiTheme="majorHAnsi" w:hAnsiTheme="majorHAnsi"/>
          <w:b/>
          <w:noProof/>
          <w:color w:val="B82B0F" w:themeColor="accent1" w:themeShade="BF"/>
          <w:lang w:eastAsia="de-DE" w:bidi="ar-SA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-297180</wp:posOffset>
            </wp:positionH>
            <wp:positionV relativeFrom="paragraph">
              <wp:posOffset>378460</wp:posOffset>
            </wp:positionV>
            <wp:extent cx="1490345" cy="1275715"/>
            <wp:effectExtent l="19050" t="0" r="0" b="0"/>
            <wp:wrapTight wrapText="bothSides">
              <wp:wrapPolygon edited="0">
                <wp:start x="16014" y="323"/>
                <wp:lineTo x="11872" y="968"/>
                <wp:lineTo x="10768" y="1935"/>
                <wp:lineTo x="11044" y="5483"/>
                <wp:lineTo x="6074" y="7096"/>
                <wp:lineTo x="1380" y="9676"/>
                <wp:lineTo x="-276" y="15160"/>
                <wp:lineTo x="-276" y="17418"/>
                <wp:lineTo x="2485" y="20966"/>
                <wp:lineTo x="3865" y="21288"/>
                <wp:lineTo x="14633" y="21288"/>
                <wp:lineTo x="14909" y="21288"/>
                <wp:lineTo x="16014" y="20966"/>
                <wp:lineTo x="20707" y="16450"/>
                <wp:lineTo x="20707" y="15805"/>
                <wp:lineTo x="21536" y="14837"/>
                <wp:lineTo x="21536" y="13547"/>
                <wp:lineTo x="18222" y="10644"/>
                <wp:lineTo x="18775" y="5483"/>
                <wp:lineTo x="17670" y="645"/>
                <wp:lineTo x="17670" y="323"/>
                <wp:lineTo x="16014" y="323"/>
              </wp:wrapPolygon>
            </wp:wrapTight>
            <wp:docPr id="39" name="Grafik 37" descr="salat und t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lat und tee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1275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27BE3"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C27BE3" w:rsidP="00C27BE3">
      <w:pPr>
        <w:pStyle w:val="berschrift1"/>
      </w:pPr>
      <w:r>
        <w:t>Sommermenü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Sommersalat mit vielen Überraschungen und dazu ein leichte</w:t>
      </w:r>
      <w:r w:rsidR="00CC53D5">
        <w:rPr>
          <w:rFonts w:ascii="Calibri" w:hAnsi="Calibri" w:cs="Calibri"/>
          <w:kern w:val="24"/>
          <w:sz w:val="24"/>
          <w:szCs w:val="24"/>
        </w:rPr>
        <w:t>r</w:t>
      </w:r>
      <w:r>
        <w:rPr>
          <w:rFonts w:ascii="Calibri" w:hAnsi="Calibri" w:cs="Calibri"/>
          <w:kern w:val="24"/>
          <w:sz w:val="24"/>
          <w:szCs w:val="24"/>
        </w:rPr>
        <w:t xml:space="preserve"> Tee</w:t>
      </w:r>
    </w:p>
    <w:p w:rsidR="000D1DFB" w:rsidRDefault="00B87E54" w:rsidP="000D1DFB">
      <w:pPr>
        <w:spacing w:line="360" w:lineRule="auto"/>
      </w:pPr>
      <w:r>
        <w:rPr>
          <w:noProof/>
          <w:lang w:eastAsia="de-DE" w:bidi="ar-SA"/>
        </w:rPr>
        <w:pict>
          <v:shape id="_x0000_s1032" type="#_x0000_t63" style="position:absolute;margin-left:-19pt;margin-top:10.2pt;width:63.45pt;height:62.75pt;z-index:251668480;v-text-anchor:middle" adj="-3506,-6867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32">
              <w:txbxContent>
                <w:p w:rsidR="00792385" w:rsidRPr="008B7E67" w:rsidRDefault="00792385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9,50</w:t>
                  </w:r>
                </w:p>
              </w:txbxContent>
            </v:textbox>
          </v:shape>
        </w:pict>
      </w: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29" type="#_x0000_t75" style="width:270.4pt;height:202.6pt" o:ole="" o:bordertopcolor="this" o:borderleftcolor="this" o:borderbottomcolor="this" o:borderrightcolor="this">
            <v:imagedata r:id="rId2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29" DrawAspect="Content" ObjectID="_1246815907" r:id="rId29"/>
        </w:object>
      </w:r>
    </w:p>
    <w:p w:rsidR="00792385" w:rsidRPr="00F41F5D" w:rsidRDefault="00792385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D65253" w:rsidP="00792385">
      <w:pPr>
        <w:pStyle w:val="berschrift1"/>
      </w:pPr>
      <w:r>
        <w:rPr>
          <w:noProof/>
          <w:lang w:eastAsia="de-DE" w:bidi="ar-SA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2369185</wp:posOffset>
            </wp:positionH>
            <wp:positionV relativeFrom="paragraph">
              <wp:posOffset>73660</wp:posOffset>
            </wp:positionV>
            <wp:extent cx="1459865" cy="1329055"/>
            <wp:effectExtent l="19050" t="0" r="0" b="0"/>
            <wp:wrapTight wrapText="bothSides">
              <wp:wrapPolygon edited="0">
                <wp:start x="8738" y="619"/>
                <wp:lineTo x="7047" y="929"/>
                <wp:lineTo x="2537" y="4644"/>
                <wp:lineTo x="1409" y="10217"/>
                <wp:lineTo x="-282" y="15480"/>
                <wp:lineTo x="-282" y="17028"/>
                <wp:lineTo x="1973" y="20434"/>
                <wp:lineTo x="4510" y="21053"/>
                <wp:lineTo x="4792" y="21053"/>
                <wp:lineTo x="10147" y="21053"/>
                <wp:lineTo x="10429" y="21053"/>
                <wp:lineTo x="11838" y="20434"/>
                <wp:lineTo x="12120" y="20434"/>
                <wp:lineTo x="19448" y="15790"/>
                <wp:lineTo x="19730" y="15480"/>
                <wp:lineTo x="21421" y="11146"/>
                <wp:lineTo x="21421" y="10527"/>
                <wp:lineTo x="21140" y="4644"/>
                <wp:lineTo x="16348" y="1238"/>
                <wp:lineTo x="14375" y="619"/>
                <wp:lineTo x="8738" y="619"/>
              </wp:wrapPolygon>
            </wp:wrapTight>
            <wp:docPr id="40" name="Grafik 39" descr="earlgreyzupot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arlgreyzupotter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59865" cy="1329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92385" w:rsidRPr="00792385">
        <w:t>Earl Grey-Gedeck</w:t>
      </w:r>
    </w:p>
    <w:p w:rsidR="000D1DFB" w:rsidRDefault="00B87E54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 w:rsidRPr="00B87E54">
        <w:rPr>
          <w:noProof/>
          <w:lang w:eastAsia="de-DE" w:bidi="ar-SA"/>
        </w:rPr>
        <w:pict>
          <v:shape id="_x0000_s1033" type="#_x0000_t63" style="position:absolute;margin-left:160.45pt;margin-top:47.65pt;width:63.45pt;height:62.75pt;z-index:251669504;v-text-anchor:middle" adj="22791,-4802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33">
              <w:txbxContent>
                <w:p w:rsidR="00D15904" w:rsidRPr="008B7E67" w:rsidRDefault="00D15904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9,95</w:t>
                  </w:r>
                </w:p>
              </w:txbxContent>
            </v:textbox>
          </v:shape>
        </w:pict>
      </w:r>
      <w:r w:rsidR="00D15904">
        <w:rPr>
          <w:rFonts w:ascii="Calibri" w:hAnsi="Calibri" w:cs="Calibri"/>
          <w:kern w:val="24"/>
          <w:sz w:val="24"/>
          <w:szCs w:val="24"/>
        </w:rPr>
        <w:t>Earl Grey</w:t>
      </w:r>
      <w:r w:rsidR="000F3B0D">
        <w:rPr>
          <w:rFonts w:ascii="Calibri" w:hAnsi="Calibri" w:cs="Calibri"/>
          <w:kern w:val="24"/>
          <w:sz w:val="24"/>
          <w:szCs w:val="24"/>
        </w:rPr>
        <w:t>-</w:t>
      </w:r>
      <w:r w:rsidR="00D15904">
        <w:rPr>
          <w:rFonts w:ascii="Calibri" w:hAnsi="Calibri" w:cs="Calibri"/>
          <w:kern w:val="24"/>
          <w:sz w:val="24"/>
          <w:szCs w:val="24"/>
        </w:rPr>
        <w:t>Tee in der Zauberkanne, die nie leer wird und dazu ein Früchtekuchen</w:t>
      </w:r>
      <w:r w:rsidR="00D65253">
        <w:rPr>
          <w:rFonts w:ascii="Calibri" w:hAnsi="Calibri" w:cs="Calibri"/>
          <w:kern w:val="24"/>
          <w:sz w:val="24"/>
          <w:szCs w:val="24"/>
        </w:rPr>
        <w:t>,</w:t>
      </w:r>
      <w:r w:rsidR="00D15904">
        <w:rPr>
          <w:rFonts w:ascii="Calibri" w:hAnsi="Calibri" w:cs="Calibri"/>
          <w:kern w:val="24"/>
          <w:sz w:val="24"/>
          <w:szCs w:val="24"/>
        </w:rPr>
        <w:t xml:space="preserve"> gewürzt mit Earl Grey</w:t>
      </w:r>
      <w:r w:rsidR="000F3B0D">
        <w:rPr>
          <w:rFonts w:ascii="Calibri" w:hAnsi="Calibri" w:cs="Calibri"/>
          <w:kern w:val="24"/>
          <w:sz w:val="24"/>
          <w:szCs w:val="24"/>
        </w:rPr>
        <w:t>-</w:t>
      </w:r>
      <w:r w:rsidR="00D65253">
        <w:rPr>
          <w:rFonts w:ascii="Calibri" w:hAnsi="Calibri" w:cs="Calibri"/>
          <w:kern w:val="24"/>
          <w:sz w:val="24"/>
          <w:szCs w:val="24"/>
        </w:rPr>
        <w:t>Tee</w:t>
      </w: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0" type="#_x0000_t75" style="width:270.4pt;height:202.6pt" o:ole="" o:bordertopcolor="this" o:borderleftcolor="this" o:borderbottomcolor="this" o:borderrightcolor="this">
            <v:imagedata r:id="rId31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0" DrawAspect="Content" ObjectID="_1246815908" r:id="rId32"/>
        </w:object>
      </w:r>
    </w:p>
    <w:p w:rsidR="00D15904" w:rsidRPr="00F41F5D" w:rsidRDefault="00EE073F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>
        <w:rPr>
          <w:rFonts w:asciiTheme="majorHAnsi" w:hAnsiTheme="majorHAnsi"/>
          <w:b/>
          <w:noProof/>
          <w:color w:val="B82B0F" w:themeColor="accent1" w:themeShade="BF"/>
          <w:lang w:eastAsia="de-DE" w:bidi="ar-S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-443230</wp:posOffset>
            </wp:positionH>
            <wp:positionV relativeFrom="paragraph">
              <wp:posOffset>442595</wp:posOffset>
            </wp:positionV>
            <wp:extent cx="1884045" cy="1158875"/>
            <wp:effectExtent l="19050" t="0" r="0" b="0"/>
            <wp:wrapTight wrapText="bothSides">
              <wp:wrapPolygon edited="0">
                <wp:start x="15070" y="0"/>
                <wp:lineTo x="4586" y="0"/>
                <wp:lineTo x="3494" y="710"/>
                <wp:lineTo x="4368" y="5681"/>
                <wp:lineTo x="3276" y="11362"/>
                <wp:lineTo x="874" y="14203"/>
                <wp:lineTo x="-218" y="15978"/>
                <wp:lineTo x="-218" y="19174"/>
                <wp:lineTo x="2184" y="21304"/>
                <wp:lineTo x="4805" y="21304"/>
                <wp:lineTo x="9828" y="21304"/>
                <wp:lineTo x="12012" y="21304"/>
                <wp:lineTo x="16599" y="18464"/>
                <wp:lineTo x="16380" y="17043"/>
                <wp:lineTo x="17691" y="17043"/>
                <wp:lineTo x="21185" y="12782"/>
                <wp:lineTo x="21403" y="9587"/>
                <wp:lineTo x="20530" y="7101"/>
                <wp:lineTo x="19001" y="5681"/>
                <wp:lineTo x="19438" y="2841"/>
                <wp:lineTo x="18564" y="355"/>
                <wp:lineTo x="17254" y="0"/>
                <wp:lineTo x="15070" y="0"/>
              </wp:wrapPolygon>
            </wp:wrapTight>
            <wp:docPr id="41" name="Grafik 40" descr="eis und kaffe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is und kaffee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84045" cy="1158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15904"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D15904" w:rsidP="00D15904">
      <w:pPr>
        <w:pStyle w:val="berschrift1"/>
      </w:pPr>
      <w:r>
        <w:t>Heiß und Kalt</w:t>
      </w:r>
    </w:p>
    <w:p w:rsidR="000D1DFB" w:rsidRDefault="00D65253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Spaghetti-Eis und Café Latte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sz w:val="24"/>
          <w:szCs w:val="24"/>
        </w:rPr>
      </w:pPr>
    </w:p>
    <w:p w:rsidR="000D1DFB" w:rsidRDefault="00B87E54" w:rsidP="000D1DFB">
      <w:pPr>
        <w:spacing w:line="360" w:lineRule="auto"/>
      </w:pPr>
      <w:r>
        <w:rPr>
          <w:noProof/>
          <w:lang w:eastAsia="de-DE" w:bidi="ar-SA"/>
        </w:rPr>
        <w:pict>
          <v:shape id="_x0000_s1034" type="#_x0000_t63" style="position:absolute;margin-left:-27.15pt;margin-top:8.65pt;width:63.45pt;height:62.75pt;z-index:251673600;v-text-anchor:middle" adj="-9481,-3115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34">
              <w:txbxContent>
                <w:p w:rsidR="00D65253" w:rsidRPr="008B7E67" w:rsidRDefault="00D65253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7,50</w:t>
                  </w:r>
                </w:p>
              </w:txbxContent>
            </v:textbox>
          </v:shape>
        </w:pict>
      </w:r>
    </w:p>
    <w:p w:rsidR="008E6F48" w:rsidRDefault="008E6F48" w:rsidP="000D1DFB">
      <w:pPr>
        <w:sectPr w:rsidR="008E6F48" w:rsidSect="003C2DB5">
          <w:headerReference w:type="even" r:id="rId34"/>
          <w:headerReference w:type="default" r:id="rId35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1" type="#_x0000_t75" style="width:270.4pt;height:202.6pt" o:ole="" o:bordertopcolor="this" o:borderleftcolor="this" o:borderbottomcolor="this" o:borderrightcolor="this">
            <v:imagedata r:id="rId3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1" DrawAspect="Content" ObjectID="_1246815909" r:id="rId37"/>
        </w:object>
      </w:r>
    </w:p>
    <w:p w:rsidR="00D65253" w:rsidRPr="00F41F5D" w:rsidRDefault="00AD4837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>
        <w:rPr>
          <w:rFonts w:asciiTheme="majorHAnsi" w:hAnsiTheme="majorHAnsi"/>
          <w:b/>
          <w:noProof/>
          <w:color w:val="B82B0F" w:themeColor="accent1" w:themeShade="BF"/>
          <w:lang w:eastAsia="de-DE" w:bidi="ar-SA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2522220</wp:posOffset>
            </wp:positionH>
            <wp:positionV relativeFrom="paragraph">
              <wp:posOffset>442595</wp:posOffset>
            </wp:positionV>
            <wp:extent cx="1445260" cy="1190625"/>
            <wp:effectExtent l="19050" t="0" r="2540" b="0"/>
            <wp:wrapTight wrapText="bothSides">
              <wp:wrapPolygon edited="0">
                <wp:start x="7402" y="691"/>
                <wp:lineTo x="3701" y="3110"/>
                <wp:lineTo x="854" y="5530"/>
                <wp:lineTo x="-285" y="10714"/>
                <wp:lineTo x="-285" y="12096"/>
                <wp:lineTo x="2562" y="17971"/>
                <wp:lineTo x="7118" y="20390"/>
                <wp:lineTo x="8257" y="20390"/>
                <wp:lineTo x="11104" y="20390"/>
                <wp:lineTo x="16798" y="20390"/>
                <wp:lineTo x="20499" y="19008"/>
                <wp:lineTo x="20214" y="17280"/>
                <wp:lineTo x="21638" y="12442"/>
                <wp:lineTo x="21638" y="8986"/>
                <wp:lineTo x="21069" y="4493"/>
                <wp:lineTo x="14236" y="1037"/>
                <wp:lineTo x="10819" y="691"/>
                <wp:lineTo x="7402" y="691"/>
              </wp:wrapPolygon>
            </wp:wrapTight>
            <wp:docPr id="36" name="Grafik 35" descr="ossitee und kuch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sitee und kuchen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44526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5253"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9A176B" w:rsidP="009A176B">
      <w:pPr>
        <w:pStyle w:val="berschrift1"/>
      </w:pPr>
      <w:r>
        <w:t>Ostfriesen-Gedeck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Ostfriesentee und Kuchen</w:t>
      </w:r>
      <w:r w:rsidR="00AD4837">
        <w:rPr>
          <w:rFonts w:ascii="Calibri" w:hAnsi="Calibri" w:cs="Calibri"/>
          <w:kern w:val="24"/>
          <w:sz w:val="24"/>
          <w:szCs w:val="24"/>
        </w:rPr>
        <w:t xml:space="preserve"> nach Wahl</w:t>
      </w:r>
    </w:p>
    <w:p w:rsidR="000D1DFB" w:rsidRDefault="00B87E54" w:rsidP="001F6D2E">
      <w:pPr>
        <w:spacing w:line="360" w:lineRule="auto"/>
      </w:pPr>
      <w:r>
        <w:rPr>
          <w:noProof/>
          <w:lang w:eastAsia="de-DE" w:bidi="ar-SA"/>
        </w:rPr>
        <w:pict>
          <v:shape id="_x0000_s1049" type="#_x0000_t63" style="position:absolute;margin-left:156.3pt;margin-top:14.1pt;width:63.45pt;height:62.75pt;z-index:251677696;v-text-anchor:middle" adj="22791,-4802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49">
              <w:txbxContent>
                <w:p w:rsidR="00AD4837" w:rsidRPr="008B7E67" w:rsidRDefault="00AD4837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7,50</w:t>
                  </w:r>
                </w:p>
              </w:txbxContent>
            </v:textbox>
          </v:shape>
        </w:pict>
      </w:r>
      <w:r w:rsidR="000D1DFB"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2" type="#_x0000_t75" style="width:270.4pt;height:202.6pt" o:ole="" o:bordertopcolor="this" o:borderleftcolor="this" o:borderbottomcolor="this" o:borderrightcolor="this">
            <v:imagedata r:id="rId39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2" DrawAspect="Content" ObjectID="_1246815910" r:id="rId40"/>
        </w:object>
      </w:r>
    </w:p>
    <w:p w:rsidR="00D65253" w:rsidRPr="00F41F5D" w:rsidRDefault="00D65253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AD4837" w:rsidP="00AD4837">
      <w:pPr>
        <w:pStyle w:val="berschrift1"/>
      </w:pPr>
      <w:r>
        <w:rPr>
          <w:noProof/>
          <w:lang w:eastAsia="de-DE" w:bidi="ar-SA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-211455</wp:posOffset>
            </wp:positionH>
            <wp:positionV relativeFrom="paragraph">
              <wp:posOffset>95250</wp:posOffset>
            </wp:positionV>
            <wp:extent cx="1224915" cy="1052195"/>
            <wp:effectExtent l="19050" t="0" r="0" b="0"/>
            <wp:wrapTight wrapText="bothSides">
              <wp:wrapPolygon edited="0">
                <wp:start x="2687" y="0"/>
                <wp:lineTo x="1008" y="782"/>
                <wp:lineTo x="-336" y="3520"/>
                <wp:lineTo x="-336" y="6648"/>
                <wp:lineTo x="3359" y="12514"/>
                <wp:lineTo x="2687" y="18771"/>
                <wp:lineTo x="4367" y="20727"/>
                <wp:lineTo x="4703" y="20727"/>
                <wp:lineTo x="10078" y="20727"/>
                <wp:lineTo x="10750" y="20727"/>
                <wp:lineTo x="14445" y="19162"/>
                <wp:lineTo x="14445" y="18771"/>
                <wp:lineTo x="14781" y="18771"/>
                <wp:lineTo x="20491" y="12905"/>
                <wp:lineTo x="20827" y="12514"/>
                <wp:lineTo x="21163" y="7430"/>
                <wp:lineTo x="21163" y="6257"/>
                <wp:lineTo x="21499" y="5475"/>
                <wp:lineTo x="8734" y="0"/>
                <wp:lineTo x="2687" y="0"/>
              </wp:wrapPolygon>
            </wp:wrapTight>
            <wp:docPr id="38" name="Grafik 37" descr="ananaseis und caf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naseis und cafe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1052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Sommer-Gedeck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Ananas</w:t>
      </w:r>
      <w:r w:rsidR="000F3B0D">
        <w:rPr>
          <w:rFonts w:ascii="Calibri" w:hAnsi="Calibri" w:cs="Calibri"/>
          <w:kern w:val="24"/>
          <w:sz w:val="24"/>
          <w:szCs w:val="24"/>
        </w:rPr>
        <w:t>-E</w:t>
      </w:r>
      <w:r>
        <w:rPr>
          <w:rFonts w:ascii="Calibri" w:hAnsi="Calibri" w:cs="Calibri"/>
          <w:kern w:val="24"/>
          <w:sz w:val="24"/>
          <w:szCs w:val="24"/>
        </w:rPr>
        <w:t>is und Milchcafé</w:t>
      </w:r>
    </w:p>
    <w:p w:rsidR="000D1DFB" w:rsidRDefault="00B87E54" w:rsidP="001F6D2E">
      <w:pPr>
        <w:autoSpaceDE w:val="0"/>
        <w:autoSpaceDN w:val="0"/>
        <w:adjustRightInd w:val="0"/>
        <w:spacing w:after="0" w:line="240" w:lineRule="auto"/>
      </w:pPr>
      <w:r>
        <w:rPr>
          <w:noProof/>
          <w:lang w:eastAsia="de-DE" w:bidi="ar-SA"/>
        </w:rPr>
        <w:pict>
          <v:shape id="_x0000_s1050" type="#_x0000_t63" style="position:absolute;margin-left:7.4pt;margin-top:.7pt;width:63.45pt;height:62.75pt;z-index:251680768;v-text-anchor:middle" adj="-9481,-3115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50">
              <w:txbxContent>
                <w:p w:rsidR="00AD4837" w:rsidRPr="008B7E67" w:rsidRDefault="00AD4837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7,20</w:t>
                  </w:r>
                </w:p>
              </w:txbxContent>
            </v:textbox>
          </v:shape>
        </w:pict>
      </w:r>
    </w:p>
    <w:p w:rsidR="008E6F48" w:rsidRDefault="008E6F48" w:rsidP="000D1DFB">
      <w:pPr>
        <w:sectPr w:rsidR="008E6F48" w:rsidSect="003C2DB5">
          <w:headerReference w:type="even" r:id="rId42"/>
          <w:headerReference w:type="default" r:id="rId43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0D1DFB" w:rsidRDefault="000D1DFB" w:rsidP="000D1DFB">
      <w:r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3" type="#_x0000_t75" style="width:270.4pt;height:202.6pt" o:ole="" o:bordertopcolor="this" o:borderleftcolor="this" o:borderbottomcolor="this" o:borderrightcolor="this">
            <v:imagedata r:id="rId44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3" DrawAspect="Content" ObjectID="_1246815911" r:id="rId45"/>
        </w:object>
      </w:r>
    </w:p>
    <w:p w:rsidR="003D262A" w:rsidRPr="00F41F5D" w:rsidRDefault="00446CFC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>
        <w:rPr>
          <w:rFonts w:asciiTheme="majorHAnsi" w:hAnsiTheme="majorHAnsi"/>
          <w:b/>
          <w:noProof/>
          <w:color w:val="B82B0F" w:themeColor="accent1" w:themeShade="BF"/>
          <w:lang w:eastAsia="de-DE" w:bidi="ar-SA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2647950</wp:posOffset>
            </wp:positionH>
            <wp:positionV relativeFrom="paragraph">
              <wp:posOffset>367665</wp:posOffset>
            </wp:positionV>
            <wp:extent cx="1270000" cy="1073785"/>
            <wp:effectExtent l="19050" t="0" r="6350" b="0"/>
            <wp:wrapTight wrapText="bothSides">
              <wp:wrapPolygon edited="0">
                <wp:start x="1296" y="0"/>
                <wp:lineTo x="1296" y="12263"/>
                <wp:lineTo x="-324" y="15328"/>
                <wp:lineTo x="-324" y="18394"/>
                <wp:lineTo x="972" y="21076"/>
                <wp:lineTo x="1296" y="21076"/>
                <wp:lineTo x="8424" y="21076"/>
                <wp:lineTo x="8748" y="21076"/>
                <wp:lineTo x="16848" y="18394"/>
                <wp:lineTo x="18792" y="18394"/>
                <wp:lineTo x="21708" y="14562"/>
                <wp:lineTo x="21708" y="10730"/>
                <wp:lineTo x="20412" y="8814"/>
                <wp:lineTo x="16848" y="6131"/>
                <wp:lineTo x="16848" y="0"/>
                <wp:lineTo x="1296" y="0"/>
              </wp:wrapPolygon>
            </wp:wrapTight>
            <wp:docPr id="42" name="Grafik 41" descr="baguette mit lat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guette mit latte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1073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262A"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446CFC" w:rsidP="00446CFC">
      <w:pPr>
        <w:pStyle w:val="berschrift1"/>
      </w:pPr>
      <w:r>
        <w:t>Französisch - Italienisch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Baguette und Latte Macchiato</w:t>
      </w:r>
    </w:p>
    <w:p w:rsidR="000D1DFB" w:rsidRPr="00512C65" w:rsidRDefault="00B87E54" w:rsidP="00512C65">
      <w:pPr>
        <w:autoSpaceDE w:val="0"/>
        <w:autoSpaceDN w:val="0"/>
        <w:adjustRightInd w:val="0"/>
        <w:spacing w:after="0" w:line="240" w:lineRule="auto"/>
        <w:rPr>
          <w:rFonts w:asciiTheme="majorHAnsi" w:hAnsiTheme="majorHAnsi"/>
          <w:color w:val="336538" w:themeColor="text2" w:themeShade="BF"/>
        </w:rPr>
      </w:pPr>
      <w:r w:rsidRPr="00B87E54">
        <w:rPr>
          <w:noProof/>
          <w:lang w:eastAsia="de-DE" w:bidi="ar-SA"/>
        </w:rPr>
        <w:pict>
          <v:shape id="_x0000_s1051" type="#_x0000_t63" style="position:absolute;margin-left:282.7pt;margin-top:9.05pt;width:63.45pt;height:62.75pt;z-index:251683840;v-text-anchor:middle" adj="-2570,-11721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51">
              <w:txbxContent>
                <w:p w:rsidR="00CB0A5F" w:rsidRPr="008B7E67" w:rsidRDefault="00CB0A5F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8,95</w:t>
                  </w:r>
                </w:p>
              </w:txbxContent>
            </v:textbox>
          </v:shape>
        </w:pict>
      </w:r>
      <w:r w:rsidR="00446CFC" w:rsidRPr="00512C65">
        <w:rPr>
          <w:rFonts w:asciiTheme="majorHAnsi" w:hAnsiTheme="majorHAnsi" w:cs="Arial"/>
          <w:color w:val="336538" w:themeColor="text2" w:themeShade="BF"/>
          <w:sz w:val="24"/>
          <w:szCs w:val="24"/>
        </w:rPr>
        <w:t xml:space="preserve">Wir haben auch </w:t>
      </w:r>
      <w:r w:rsidR="005A7AF5" w:rsidRPr="00512C65">
        <w:rPr>
          <w:rFonts w:asciiTheme="majorHAnsi" w:hAnsiTheme="majorHAnsi" w:cs="Arial"/>
          <w:color w:val="336538" w:themeColor="text2" w:themeShade="BF"/>
          <w:sz w:val="24"/>
          <w:szCs w:val="24"/>
        </w:rPr>
        <w:t>einen</w:t>
      </w:r>
      <w:r w:rsidR="00446CFC" w:rsidRPr="00512C65">
        <w:rPr>
          <w:rFonts w:asciiTheme="majorHAnsi" w:hAnsiTheme="majorHAnsi" w:cs="Arial"/>
          <w:color w:val="336538" w:themeColor="text2" w:themeShade="BF"/>
          <w:sz w:val="24"/>
          <w:szCs w:val="24"/>
        </w:rPr>
        <w:t xml:space="preserve"> Laptop für Sie, damit Sie die tollen Vorschläge aus dem Buch ausprobieren können.</w:t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4" type="#_x0000_t75" style="width:270.4pt;height:202.6pt" o:ole="" o:bordertopcolor="this" o:borderleftcolor="this" o:borderbottomcolor="this" o:borderrightcolor="this">
            <v:imagedata r:id="rId47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4" DrawAspect="Content" ObjectID="_1246815912" r:id="rId48"/>
        </w:object>
      </w:r>
    </w:p>
    <w:p w:rsidR="003D262A" w:rsidRPr="00F41F5D" w:rsidRDefault="005A7AF5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>
        <w:rPr>
          <w:rFonts w:asciiTheme="majorHAnsi" w:hAnsiTheme="majorHAnsi"/>
          <w:b/>
          <w:noProof/>
          <w:color w:val="B82B0F" w:themeColor="accent1" w:themeShade="BF"/>
          <w:lang w:eastAsia="de-DE" w:bidi="ar-SA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-241300</wp:posOffset>
            </wp:positionH>
            <wp:positionV relativeFrom="paragraph">
              <wp:posOffset>400050</wp:posOffset>
            </wp:positionV>
            <wp:extent cx="1294130" cy="1201420"/>
            <wp:effectExtent l="19050" t="0" r="1270" b="0"/>
            <wp:wrapTight wrapText="bothSides">
              <wp:wrapPolygon edited="0">
                <wp:start x="4133" y="0"/>
                <wp:lineTo x="4133" y="10960"/>
                <wp:lineTo x="-318" y="16097"/>
                <wp:lineTo x="1272" y="21235"/>
                <wp:lineTo x="1590" y="21235"/>
                <wp:lineTo x="19713" y="21235"/>
                <wp:lineTo x="20985" y="21235"/>
                <wp:lineTo x="21621" y="19865"/>
                <wp:lineTo x="21621" y="14042"/>
                <wp:lineTo x="20031" y="11645"/>
                <wp:lineTo x="18124" y="10960"/>
                <wp:lineTo x="18124" y="0"/>
                <wp:lineTo x="4133" y="0"/>
              </wp:wrapPolygon>
            </wp:wrapTight>
            <wp:docPr id="43" name="Grafik 42" descr="Fruchtcocktail und minibaguett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uchtcocktail und minibaguettes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4130" cy="1201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D262A"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446CFC" w:rsidP="00446CFC">
      <w:pPr>
        <w:pStyle w:val="berschrift1"/>
      </w:pPr>
      <w:r>
        <w:t>Kleine Stärkung</w:t>
      </w:r>
    </w:p>
    <w:p w:rsidR="000D1DFB" w:rsidRDefault="000D1DFB" w:rsidP="000D1DFB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  <w:kern w:val="24"/>
          <w:sz w:val="24"/>
          <w:szCs w:val="24"/>
        </w:rPr>
      </w:pPr>
      <w:r>
        <w:rPr>
          <w:rFonts w:ascii="Calibri" w:hAnsi="Calibri" w:cs="Calibri"/>
          <w:kern w:val="24"/>
          <w:sz w:val="24"/>
          <w:szCs w:val="24"/>
        </w:rPr>
        <w:t>Eistee und Mini-Baguettes</w:t>
      </w:r>
    </w:p>
    <w:p w:rsidR="00446CFC" w:rsidRPr="00CB0A5F" w:rsidRDefault="00B87E54" w:rsidP="00446CFC">
      <w:pPr>
        <w:autoSpaceDE w:val="0"/>
        <w:autoSpaceDN w:val="0"/>
        <w:adjustRightInd w:val="0"/>
        <w:spacing w:after="0" w:line="240" w:lineRule="auto"/>
        <w:rPr>
          <w:rFonts w:asciiTheme="majorHAnsi" w:hAnsiTheme="majorHAnsi" w:cs="Arial"/>
          <w:color w:val="336538" w:themeColor="text2" w:themeShade="BF"/>
          <w:sz w:val="24"/>
          <w:szCs w:val="24"/>
        </w:rPr>
      </w:pPr>
      <w:r w:rsidRPr="00B87E54">
        <w:rPr>
          <w:noProof/>
          <w:lang w:eastAsia="de-DE" w:bidi="ar-SA"/>
        </w:rPr>
        <w:pict>
          <v:shape id="_x0000_s1052" type="#_x0000_t63" style="position:absolute;margin-left:-152.5pt;margin-top:41.75pt;width:63.45pt;height:62.75pt;z-index:251686912;v-text-anchor:middle" adj="24715,-4836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52">
              <w:txbxContent>
                <w:p w:rsidR="005A7AF5" w:rsidRPr="008B7E67" w:rsidRDefault="005A7AF5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6,50</w:t>
                  </w:r>
                </w:p>
              </w:txbxContent>
            </v:textbox>
          </v:shape>
        </w:pict>
      </w:r>
      <w:r w:rsidR="00446CFC" w:rsidRPr="00CB0A5F">
        <w:rPr>
          <w:rFonts w:asciiTheme="majorHAnsi" w:hAnsiTheme="majorHAnsi" w:cs="Arial"/>
          <w:color w:val="336538" w:themeColor="text2" w:themeShade="BF"/>
          <w:sz w:val="24"/>
          <w:szCs w:val="24"/>
        </w:rPr>
        <w:t xml:space="preserve">Wir haben auch </w:t>
      </w:r>
      <w:r w:rsidR="005A7AF5" w:rsidRPr="00CB0A5F">
        <w:rPr>
          <w:rFonts w:asciiTheme="majorHAnsi" w:hAnsiTheme="majorHAnsi" w:cs="Arial"/>
          <w:color w:val="336538" w:themeColor="text2" w:themeShade="BF"/>
          <w:sz w:val="24"/>
          <w:szCs w:val="24"/>
        </w:rPr>
        <w:t>einen</w:t>
      </w:r>
      <w:r w:rsidR="00446CFC" w:rsidRPr="00CB0A5F">
        <w:rPr>
          <w:rFonts w:asciiTheme="majorHAnsi" w:hAnsiTheme="majorHAnsi" w:cs="Arial"/>
          <w:color w:val="336538" w:themeColor="text2" w:themeShade="BF"/>
          <w:sz w:val="24"/>
          <w:szCs w:val="24"/>
        </w:rPr>
        <w:t xml:space="preserve"> Laptop für Sie, damit Sie die </w:t>
      </w:r>
      <w:r w:rsidR="00512C65" w:rsidRPr="00CB0A5F">
        <w:rPr>
          <w:rFonts w:asciiTheme="majorHAnsi" w:hAnsiTheme="majorHAnsi" w:cs="Arial"/>
          <w:color w:val="336538" w:themeColor="text2" w:themeShade="BF"/>
          <w:sz w:val="24"/>
          <w:szCs w:val="24"/>
        </w:rPr>
        <w:t>Diagramme</w:t>
      </w:r>
      <w:r w:rsidR="00446CFC" w:rsidRPr="00CB0A5F">
        <w:rPr>
          <w:rFonts w:asciiTheme="majorHAnsi" w:hAnsiTheme="majorHAnsi" w:cs="Arial"/>
          <w:color w:val="336538" w:themeColor="text2" w:themeShade="BF"/>
          <w:sz w:val="24"/>
          <w:szCs w:val="24"/>
        </w:rPr>
        <w:t xml:space="preserve"> aus dem Buch </w:t>
      </w:r>
      <w:r w:rsidR="00512C65" w:rsidRPr="00CB0A5F">
        <w:rPr>
          <w:rFonts w:asciiTheme="majorHAnsi" w:hAnsiTheme="majorHAnsi" w:cs="Arial"/>
          <w:color w:val="336538" w:themeColor="text2" w:themeShade="BF"/>
          <w:sz w:val="24"/>
          <w:szCs w:val="24"/>
        </w:rPr>
        <w:t>nachvollziehen</w:t>
      </w:r>
      <w:r w:rsidR="00446CFC" w:rsidRPr="00CB0A5F">
        <w:rPr>
          <w:rFonts w:asciiTheme="majorHAnsi" w:hAnsiTheme="majorHAnsi" w:cs="Arial"/>
          <w:color w:val="336538" w:themeColor="text2" w:themeShade="BF"/>
          <w:sz w:val="24"/>
          <w:szCs w:val="24"/>
        </w:rPr>
        <w:t xml:space="preserve"> können.</w:t>
      </w:r>
    </w:p>
    <w:p w:rsidR="008E6F48" w:rsidRDefault="008E6F48" w:rsidP="000D1DFB">
      <w:pPr>
        <w:sectPr w:rsidR="008E6F48" w:rsidSect="003C2DB5">
          <w:headerReference w:type="even" r:id="rId50"/>
          <w:headerReference w:type="default" r:id="rId51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5" type="#_x0000_t75" style="width:270.4pt;height:202.6pt" o:ole="" o:bordertopcolor="this" o:borderleftcolor="this" o:borderbottomcolor="this" o:borderrightcolor="this">
            <v:imagedata r:id="rId52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5" DrawAspect="Content" ObjectID="_1246815913" r:id="rId53"/>
        </w:object>
      </w:r>
    </w:p>
    <w:p w:rsidR="00263EDA" w:rsidRPr="00F41F5D" w:rsidRDefault="00AB6E47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>
        <w:rPr>
          <w:rFonts w:asciiTheme="majorHAnsi" w:hAnsiTheme="majorHAnsi"/>
          <w:b/>
          <w:noProof/>
          <w:color w:val="B82B0F" w:themeColor="accent1" w:themeShade="BF"/>
          <w:lang w:eastAsia="de-DE" w:bidi="ar-S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2743835</wp:posOffset>
            </wp:positionH>
            <wp:positionV relativeFrom="paragraph">
              <wp:posOffset>335915</wp:posOffset>
            </wp:positionV>
            <wp:extent cx="1586230" cy="1435100"/>
            <wp:effectExtent l="19050" t="0" r="0" b="0"/>
            <wp:wrapTight wrapText="bothSides">
              <wp:wrapPolygon edited="0">
                <wp:start x="10117" y="573"/>
                <wp:lineTo x="8820" y="1147"/>
                <wp:lineTo x="5448" y="4588"/>
                <wp:lineTo x="2853" y="9749"/>
                <wp:lineTo x="1038" y="11756"/>
                <wp:lineTo x="-259" y="13763"/>
                <wp:lineTo x="-259" y="15196"/>
                <wp:lineTo x="1297" y="18924"/>
                <wp:lineTo x="1556" y="19211"/>
                <wp:lineTo x="4929" y="20931"/>
                <wp:lineTo x="5448" y="20931"/>
                <wp:lineTo x="10376" y="20931"/>
                <wp:lineTo x="10636" y="20931"/>
                <wp:lineTo x="15305" y="18924"/>
                <wp:lineTo x="16343" y="18924"/>
                <wp:lineTo x="20753" y="15196"/>
                <wp:lineTo x="20753" y="14336"/>
                <wp:lineTo x="21531" y="10035"/>
                <wp:lineTo x="21531" y="9462"/>
                <wp:lineTo x="21271" y="7455"/>
                <wp:lineTo x="21012" y="4588"/>
                <wp:lineTo x="17899" y="1434"/>
                <wp:lineTo x="16343" y="573"/>
                <wp:lineTo x="10117" y="573"/>
              </wp:wrapPolygon>
            </wp:wrapTight>
            <wp:docPr id="44" name="Grafik 43" descr="kinder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nder1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6230" cy="1435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63EDA"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263EDA" w:rsidP="00263EDA">
      <w:pPr>
        <w:pStyle w:val="berschrift1"/>
      </w:pPr>
      <w:r>
        <w:t>Kindermenü 2</w:t>
      </w:r>
    </w:p>
    <w:p w:rsidR="000D1DFB" w:rsidRDefault="000D1DFB" w:rsidP="001F6D2E">
      <w:pPr>
        <w:autoSpaceDE w:val="0"/>
        <w:autoSpaceDN w:val="0"/>
        <w:adjustRightInd w:val="0"/>
        <w:spacing w:after="0" w:line="240" w:lineRule="auto"/>
      </w:pPr>
      <w:r>
        <w:rPr>
          <w:rFonts w:ascii="Calibri" w:hAnsi="Calibri" w:cs="Calibri"/>
          <w:kern w:val="24"/>
          <w:sz w:val="24"/>
          <w:szCs w:val="24"/>
        </w:rPr>
        <w:t>Hamburger</w:t>
      </w:r>
      <w:r w:rsidR="000F3B0D">
        <w:rPr>
          <w:rFonts w:ascii="Calibri" w:hAnsi="Calibri" w:cs="Calibri"/>
          <w:kern w:val="24"/>
          <w:sz w:val="24"/>
          <w:szCs w:val="24"/>
        </w:rPr>
        <w:t>,</w:t>
      </w:r>
      <w:r>
        <w:rPr>
          <w:rFonts w:ascii="Calibri" w:hAnsi="Calibri" w:cs="Calibri"/>
          <w:kern w:val="24"/>
          <w:sz w:val="24"/>
          <w:szCs w:val="24"/>
        </w:rPr>
        <w:t xml:space="preserve"> Pommes</w:t>
      </w:r>
      <w:r w:rsidR="000F3B0D">
        <w:rPr>
          <w:rFonts w:ascii="Calibri" w:hAnsi="Calibri" w:cs="Calibri"/>
          <w:kern w:val="24"/>
          <w:sz w:val="24"/>
          <w:szCs w:val="24"/>
        </w:rPr>
        <w:t xml:space="preserve"> </w:t>
      </w:r>
      <w:r w:rsidR="00AB6E47">
        <w:rPr>
          <w:rFonts w:ascii="Calibri" w:hAnsi="Calibri" w:cs="Calibri"/>
          <w:kern w:val="24"/>
          <w:sz w:val="24"/>
          <w:szCs w:val="24"/>
        </w:rPr>
        <w:t>Frites</w:t>
      </w:r>
      <w:r>
        <w:rPr>
          <w:rFonts w:ascii="Calibri" w:hAnsi="Calibri" w:cs="Calibri"/>
          <w:kern w:val="24"/>
          <w:sz w:val="24"/>
          <w:szCs w:val="24"/>
        </w:rPr>
        <w:t xml:space="preserve"> und Saft</w:t>
      </w:r>
    </w:p>
    <w:p w:rsidR="000D1DFB" w:rsidRDefault="00B87E54" w:rsidP="000D1DFB">
      <w:r>
        <w:rPr>
          <w:noProof/>
          <w:lang w:eastAsia="de-DE" w:bidi="ar-SA"/>
        </w:rPr>
        <w:pict>
          <v:shape id="_x0000_s1053" type="#_x0000_t63" style="position:absolute;margin-left:162.95pt;margin-top:35.7pt;width:63.45pt;height:62.75pt;z-index:251689984;v-text-anchor:middle" adj="26791,-6230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53">
              <w:txbxContent>
                <w:p w:rsidR="00AB6E47" w:rsidRPr="008B7E67" w:rsidRDefault="00AB6E47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7,95</w:t>
                  </w:r>
                </w:p>
              </w:txbxContent>
            </v:textbox>
          </v:shape>
        </w:pict>
      </w:r>
      <w:r w:rsidR="000D1DFB">
        <w:br w:type="page"/>
      </w:r>
    </w:p>
    <w:p w:rsidR="000D1DFB" w:rsidRDefault="000D1DFB" w:rsidP="000D1DFB">
      <w:pPr>
        <w:spacing w:line="360" w:lineRule="auto"/>
        <w:jc w:val="center"/>
      </w:pPr>
      <w:r>
        <w:object w:dxaOrig="7200" w:dyaOrig="5409">
          <v:shape id="_x0000_i1036" type="#_x0000_t75" style="width:270.4pt;height:202.6pt" o:ole="" o:bordertopcolor="this" o:borderleftcolor="this" o:borderbottomcolor="this" o:borderrightcolor="this">
            <v:imagedata r:id="rId55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  <o:OLEObject Type="Embed" ProgID="PowerPoint.Slide.12" ShapeID="_x0000_i1036" DrawAspect="Content" ObjectID="_1246815914" r:id="rId56"/>
        </w:object>
      </w:r>
    </w:p>
    <w:p w:rsidR="00263EDA" w:rsidRPr="00F41F5D" w:rsidRDefault="00AB6E47" w:rsidP="00F41F5D">
      <w:pPr>
        <w:pBdr>
          <w:top w:val="double" w:sz="12" w:space="1" w:color="224325" w:themeColor="text2" w:themeShade="80"/>
          <w:bottom w:val="double" w:sz="12" w:space="1" w:color="224325" w:themeColor="text2" w:themeShade="80"/>
        </w:pBdr>
        <w:spacing w:before="100" w:after="100"/>
        <w:rPr>
          <w:rFonts w:asciiTheme="majorHAnsi" w:hAnsiTheme="majorHAnsi"/>
          <w:b/>
          <w:color w:val="B82B0F" w:themeColor="accent1" w:themeShade="BF"/>
        </w:rPr>
      </w:pPr>
      <w:r>
        <w:rPr>
          <w:rFonts w:asciiTheme="majorHAnsi" w:hAnsiTheme="majorHAnsi"/>
          <w:b/>
          <w:noProof/>
          <w:color w:val="B82B0F" w:themeColor="accent1" w:themeShade="BF"/>
          <w:lang w:eastAsia="de-DE" w:bidi="ar-SA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-462280</wp:posOffset>
            </wp:positionH>
            <wp:positionV relativeFrom="paragraph">
              <wp:posOffset>400050</wp:posOffset>
            </wp:positionV>
            <wp:extent cx="1342390" cy="1456055"/>
            <wp:effectExtent l="0" t="0" r="0" b="0"/>
            <wp:wrapTight wrapText="bothSides">
              <wp:wrapPolygon edited="0">
                <wp:start x="1533" y="0"/>
                <wp:lineTo x="1533" y="9043"/>
                <wp:lineTo x="0" y="16391"/>
                <wp:lineTo x="0" y="19217"/>
                <wp:lineTo x="1533" y="21195"/>
                <wp:lineTo x="8276" y="21195"/>
                <wp:lineTo x="8583" y="21195"/>
                <wp:lineTo x="17779" y="18086"/>
                <wp:lineTo x="19005" y="18086"/>
                <wp:lineTo x="21457" y="14978"/>
                <wp:lineTo x="21457" y="10174"/>
                <wp:lineTo x="20844" y="9043"/>
                <wp:lineTo x="15633" y="4522"/>
                <wp:lineTo x="15633" y="0"/>
                <wp:lineTo x="1533" y="0"/>
              </wp:wrapPolygon>
            </wp:wrapTight>
            <wp:docPr id="45" name="Grafik 44" descr="kindermenü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ndermenü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2390" cy="1456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63EDA" w:rsidRPr="00F41F5D">
        <w:rPr>
          <w:rFonts w:asciiTheme="majorHAnsi" w:hAnsiTheme="majorHAnsi"/>
          <w:b/>
          <w:color w:val="B82B0F" w:themeColor="accent1" w:themeShade="BF"/>
        </w:rPr>
        <w:t>Wir empfehlen Ihnen zur Lektüre dieses Buches:</w:t>
      </w:r>
    </w:p>
    <w:p w:rsidR="000D1DFB" w:rsidRDefault="00263EDA" w:rsidP="00263EDA">
      <w:pPr>
        <w:pStyle w:val="berschrift1"/>
      </w:pPr>
      <w:r>
        <w:t>Kindermenü 1</w:t>
      </w:r>
    </w:p>
    <w:p w:rsidR="003C2DB5" w:rsidRDefault="000D1DFB" w:rsidP="001F6D2E">
      <w:pPr>
        <w:autoSpaceDE w:val="0"/>
        <w:autoSpaceDN w:val="0"/>
        <w:adjustRightInd w:val="0"/>
        <w:spacing w:after="0" w:line="240" w:lineRule="auto"/>
      </w:pPr>
      <w:r>
        <w:rPr>
          <w:rFonts w:ascii="Calibri" w:hAnsi="Calibri" w:cs="Calibri"/>
          <w:kern w:val="24"/>
          <w:sz w:val="24"/>
          <w:szCs w:val="24"/>
        </w:rPr>
        <w:t xml:space="preserve">Hot Dog und </w:t>
      </w:r>
      <w:r w:rsidR="00AB6E47">
        <w:rPr>
          <w:rFonts w:ascii="Calibri" w:hAnsi="Calibri" w:cs="Calibri"/>
          <w:kern w:val="24"/>
          <w:sz w:val="24"/>
          <w:szCs w:val="24"/>
        </w:rPr>
        <w:t>Milchshake</w:t>
      </w:r>
    </w:p>
    <w:p w:rsidR="00647ED9" w:rsidRDefault="00647ED9" w:rsidP="00647ED9">
      <w:pPr>
        <w:sectPr w:rsidR="00647ED9" w:rsidSect="003C2DB5">
          <w:headerReference w:type="even" r:id="rId58"/>
          <w:headerReference w:type="default" r:id="rId59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FB3D5C" w:rsidRDefault="00B87E54">
      <w:r>
        <w:rPr>
          <w:noProof/>
          <w:lang w:eastAsia="de-DE" w:bidi="ar-SA"/>
        </w:rPr>
        <w:pict>
          <v:shape id="_x0000_s1054" type="#_x0000_t63" style="position:absolute;margin-left:-9.7pt;margin-top:33.8pt;width:63.45pt;height:62.75pt;z-index:251693056;v-text-anchor:middle" adj="-4357,-7435" fillcolor="#c2d69b [1942]" strokecolor="#c2d69b [1942]" strokeweight="1pt">
            <v:fill color2="#eaf1dd [662]" angle="-45" focusposition=".5,.5" focussize="" focus="-50%" type="gradient"/>
            <v:shadow on="t" type="perspective" color="#4e6128 [1606]" opacity=".5" offset="1pt" offset2="-3pt"/>
            <o:lock v:ext="edit" aspectratio="t"/>
            <v:textbox style="mso-next-textbox:#_x0000_s1054">
              <w:txbxContent>
                <w:p w:rsidR="00AB6E47" w:rsidRPr="008B7E67" w:rsidRDefault="00AB6E47" w:rsidP="00FB5234">
                  <w:pPr>
                    <w:jc w:val="center"/>
                    <w:rPr>
                      <w:rFonts w:asciiTheme="majorHAnsi" w:hAnsiTheme="majorHAnsi"/>
                      <w:b/>
                      <w:color w:val="336538" w:themeColor="text2" w:themeShade="BF"/>
                    </w:rPr>
                  </w:pPr>
                  <w:r w:rsidRPr="008B7E67"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 xml:space="preserve">€ </w:t>
                  </w:r>
                  <w:r>
                    <w:rPr>
                      <w:rFonts w:asciiTheme="majorHAnsi" w:hAnsiTheme="majorHAnsi"/>
                      <w:b/>
                      <w:color w:val="336538" w:themeColor="text2" w:themeShade="BF"/>
                    </w:rPr>
                    <w:t>4,95</w:t>
                  </w:r>
                </w:p>
              </w:txbxContent>
            </v:textbox>
          </v:shape>
        </w:pict>
      </w:r>
      <w:r w:rsidR="00FB3D5C">
        <w:br w:type="page"/>
      </w:r>
    </w:p>
    <w:p w:rsidR="002D434C" w:rsidRDefault="00210404" w:rsidP="00210404">
      <w:pPr>
        <w:pStyle w:val="Untertitel"/>
      </w:pPr>
      <w:r>
        <w:t>Bei uns finden in regelmäßigen Abständen Bücherlesungen mit bekannten Autoren statt.</w:t>
      </w:r>
    </w:p>
    <w:p w:rsidR="00263874" w:rsidRDefault="00263874" w:rsidP="00263874">
      <w:pPr>
        <w:pStyle w:val="Untertitel"/>
      </w:pPr>
      <w:r>
        <w:t>Unser Team bereitet auch Themenabende vor, die unseren Gästen immer besonders gut gefallen, weil hier alles passt: Essen, Getränke, Bücher und die Atmosphäre.</w:t>
      </w:r>
    </w:p>
    <w:p w:rsidR="00210404" w:rsidRDefault="00210404" w:rsidP="00210404">
      <w:pPr>
        <w:pStyle w:val="Untertitel"/>
      </w:pPr>
      <w:r>
        <w:t>Lassen Sie sich doch mit unserem Newsletter informieren, der auch per Post an Sie geschickt wird</w:t>
      </w:r>
      <w:r w:rsidR="00263874">
        <w:t>, wenn Sie das möchten.</w:t>
      </w:r>
    </w:p>
    <w:p w:rsidR="00263874" w:rsidRPr="00263874" w:rsidRDefault="00BD5FBE" w:rsidP="00263874">
      <w:pPr>
        <w:pStyle w:val="Untertitel"/>
      </w:pPr>
      <w:r>
        <w:t>Sie planen eine Party und möchten die Vorbereitung uns überlassen? Dann fragen Sie doch einen von uns, was er Ihnen empfehlen kann und welche Tipps unser Team fü</w:t>
      </w:r>
      <w:r w:rsidR="000F3B0D">
        <w:t>r Sie bereit</w:t>
      </w:r>
      <w:r>
        <w:t>hält.</w:t>
      </w:r>
    </w:p>
    <w:p w:rsidR="00263874" w:rsidRDefault="00263874" w:rsidP="00263874">
      <w:pPr>
        <w:pStyle w:val="Untertitel"/>
      </w:pPr>
      <w:r>
        <w:t>Sie können bei uns jedes Buch bestellen, aber alle Bücher, die wir ausleihen, sind auch für den Verkauf vorrätig.</w:t>
      </w:r>
    </w:p>
    <w:p w:rsidR="00263874" w:rsidRPr="00263874" w:rsidRDefault="00263874" w:rsidP="00263874"/>
    <w:p w:rsidR="00210404" w:rsidRPr="00210404" w:rsidRDefault="00210404" w:rsidP="00210404">
      <w:pPr>
        <w:sectPr w:rsidR="00210404" w:rsidRPr="00210404" w:rsidSect="003C2DB5">
          <w:headerReference w:type="even" r:id="rId60"/>
          <w:headerReference w:type="default" r:id="rId61"/>
          <w:footerReference w:type="even" r:id="rId62"/>
          <w:footerReference w:type="default" r:id="rId63"/>
          <w:type w:val="continuous"/>
          <w:pgSz w:w="8419" w:h="11906" w:orient="landscape" w:code="9"/>
          <w:pgMar w:top="1418" w:right="1134" w:bottom="1418" w:left="1418" w:header="709" w:footer="425" w:gutter="0"/>
          <w:cols w:space="708"/>
          <w:docGrid w:linePitch="360"/>
        </w:sectPr>
      </w:pPr>
    </w:p>
    <w:p w:rsidR="003C2DB5" w:rsidRDefault="00210404" w:rsidP="003C2DB5">
      <w:r>
        <w:rPr>
          <w:noProof/>
          <w:lang w:eastAsia="de-DE" w:bidi="ar-SA"/>
        </w:rPr>
        <w:drawing>
          <wp:anchor distT="0" distB="0" distL="114300" distR="114300" simplePos="0" relativeHeight="251659264" behindDoc="1" locked="1" layoutInCell="1" allowOverlap="1">
            <wp:simplePos x="0" y="0"/>
            <wp:positionH relativeFrom="column">
              <wp:posOffset>181610</wp:posOffset>
            </wp:positionH>
            <wp:positionV relativeFrom="paragraph">
              <wp:posOffset>386080</wp:posOffset>
            </wp:positionV>
            <wp:extent cx="3265805" cy="4911725"/>
            <wp:effectExtent l="19050" t="0" r="0" b="0"/>
            <wp:wrapNone/>
            <wp:docPr id="5" name="Grafik 4" descr="rücksei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ückseite.png"/>
                    <pic:cNvPicPr/>
                  </pic:nvPicPr>
                  <pic:blipFill>
                    <a:blip r:embed="rId64"/>
                    <a:srcRect l="5219" t="2789" r="3340" b="5300"/>
                    <a:stretch>
                      <a:fillRect/>
                    </a:stretch>
                  </pic:blipFill>
                  <pic:spPr>
                    <a:xfrm>
                      <a:off x="0" y="0"/>
                      <a:ext cx="3265805" cy="491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C2DB5" w:rsidSect="002D434C">
      <w:headerReference w:type="even" r:id="rId65"/>
      <w:pgSz w:w="8419" w:h="11906" w:orient="landscape" w:code="9"/>
      <w:pgMar w:top="1418" w:right="1134" w:bottom="1418" w:left="1418" w:header="709" w:footer="42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2CE5" w:rsidRDefault="00262CE5" w:rsidP="004C3985">
      <w:pPr>
        <w:spacing w:after="0" w:line="240" w:lineRule="auto"/>
      </w:pPr>
      <w:r>
        <w:separator/>
      </w:r>
    </w:p>
  </w:endnote>
  <w:endnote w:type="continuationSeparator" w:id="1">
    <w:p w:rsidR="00262CE5" w:rsidRDefault="00262CE5" w:rsidP="004C39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422F" w:rsidRDefault="00806A8D" w:rsidP="00806A8D">
    <w:pPr>
      <w:pStyle w:val="IntensivesAnfhrungszeichen"/>
    </w:pPr>
    <w:r>
      <w:t xml:space="preserve">Haben Sie in letzter Zeit ein Buch gelesen, das Sie auch </w:t>
    </w:r>
    <w:r w:rsidR="000F3B0D">
      <w:t>für unser Café empfehlen würden?</w:t>
    </w:r>
    <w:r>
      <w:t xml:space="preserve"> Sagen Sie es uns</w:t>
    </w:r>
    <w:r w:rsidR="000F3B0D">
      <w:t>.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397B" w:rsidRDefault="007E7BCB">
    <w:pPr>
      <w:pStyle w:val="Fuzeile"/>
    </w:pPr>
    <w:r>
      <w:rPr>
        <w:noProof/>
        <w:lang w:eastAsia="de-DE" w:bidi="ar-SA"/>
      </w:rPr>
      <w:drawing>
        <wp:anchor distT="0" distB="0" distL="114300" distR="114300" simplePos="0" relativeHeight="251667456" behindDoc="1" locked="0" layoutInCell="1" allowOverlap="1">
          <wp:simplePos x="0" y="0"/>
          <wp:positionH relativeFrom="column">
            <wp:posOffset>-62865</wp:posOffset>
          </wp:positionH>
          <wp:positionV relativeFrom="paragraph">
            <wp:posOffset>-810895</wp:posOffset>
          </wp:positionV>
          <wp:extent cx="1200150" cy="1014730"/>
          <wp:effectExtent l="19050" t="0" r="0" b="0"/>
          <wp:wrapTight wrapText="bothSides">
            <wp:wrapPolygon edited="0">
              <wp:start x="1371" y="0"/>
              <wp:lineTo x="1371" y="12976"/>
              <wp:lineTo x="-343" y="15004"/>
              <wp:lineTo x="-343" y="18653"/>
              <wp:lineTo x="1029" y="21086"/>
              <wp:lineTo x="1371" y="21086"/>
              <wp:lineTo x="8571" y="21086"/>
              <wp:lineTo x="8914" y="21086"/>
              <wp:lineTo x="13371" y="19464"/>
              <wp:lineTo x="16457" y="19464"/>
              <wp:lineTo x="21600" y="15409"/>
              <wp:lineTo x="21600" y="10543"/>
              <wp:lineTo x="20914" y="9732"/>
              <wp:lineTo x="16800" y="6488"/>
              <wp:lineTo x="16800" y="0"/>
              <wp:lineTo x="1371" y="0"/>
            </wp:wrapPolygon>
          </wp:wrapTight>
          <wp:docPr id="7" name="Grafik 4" descr="baguette mit latt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aguette mit latte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200150" cy="10147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68480" behindDoc="1" locked="0" layoutInCell="1" allowOverlap="1">
          <wp:simplePos x="0" y="0"/>
          <wp:positionH relativeFrom="column">
            <wp:posOffset>2766060</wp:posOffset>
          </wp:positionH>
          <wp:positionV relativeFrom="paragraph">
            <wp:posOffset>-671830</wp:posOffset>
          </wp:positionV>
          <wp:extent cx="1628140" cy="914400"/>
          <wp:effectExtent l="0" t="0" r="0" b="0"/>
          <wp:wrapTight wrapText="bothSides">
            <wp:wrapPolygon edited="0">
              <wp:start x="7582" y="900"/>
              <wp:lineTo x="5560" y="1350"/>
              <wp:lineTo x="505" y="6300"/>
              <wp:lineTo x="505" y="11700"/>
              <wp:lineTo x="2022" y="15300"/>
              <wp:lineTo x="3538" y="15300"/>
              <wp:lineTo x="3538" y="17550"/>
              <wp:lineTo x="5055" y="21150"/>
              <wp:lineTo x="6066" y="21150"/>
              <wp:lineTo x="7835" y="21150"/>
              <wp:lineTo x="15669" y="21150"/>
              <wp:lineTo x="20724" y="18900"/>
              <wp:lineTo x="20471" y="14400"/>
              <wp:lineTo x="18197" y="8550"/>
              <wp:lineTo x="17944" y="6300"/>
              <wp:lineTo x="14658" y="2250"/>
              <wp:lineTo x="11120" y="900"/>
              <wp:lineTo x="7582" y="900"/>
            </wp:wrapPolygon>
          </wp:wrapTight>
          <wp:docPr id="8" name="Grafik 7" descr="frühstück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rühstück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628140" cy="9144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DB5" w:rsidRDefault="003C2DB5" w:rsidP="00806A8D">
    <w:pPr>
      <w:pStyle w:val="IntensivesAnfhrungszeichen"/>
    </w:pPr>
    <w:r>
      <w:t xml:space="preserve">Haben Sie in letzter Zeit ein Buch gelesen, das Sie auch für unser Café empfehlen </w:t>
    </w:r>
    <w:r w:rsidR="000F3B0D">
      <w:t>würden?</w:t>
    </w:r>
    <w:r>
      <w:t xml:space="preserve"> Sagen Sie es uns.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D5C" w:rsidRDefault="00FB3D5C" w:rsidP="00FB3D5C"/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DB5" w:rsidRDefault="003C2DB5" w:rsidP="003C2DB5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2CE5" w:rsidRDefault="00262CE5" w:rsidP="004C3985">
      <w:pPr>
        <w:spacing w:after="0" w:line="240" w:lineRule="auto"/>
      </w:pPr>
      <w:r>
        <w:separator/>
      </w:r>
    </w:p>
  </w:footnote>
  <w:footnote w:type="continuationSeparator" w:id="1">
    <w:p w:rsidR="00262CE5" w:rsidRDefault="00262CE5" w:rsidP="004C39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C3985" w:rsidRPr="004C3985" w:rsidRDefault="00BF422F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3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9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6344F6">
      <w:t>Willkommen</w:t>
    </w: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55B" w:rsidRPr="00BF422F" w:rsidRDefault="00A1255B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705344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32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704320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33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Fachbücher</w:t>
    </w: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7ED9" w:rsidRPr="004C3985" w:rsidRDefault="00647ED9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715584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46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716608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47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Kinderbücher</w: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47ED9" w:rsidRPr="00BF422F" w:rsidRDefault="00647ED9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714560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48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713536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49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Kinderbücher</w:t>
    </w: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B3D5C" w:rsidRPr="004C3985" w:rsidRDefault="00FB3D5C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82816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18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83840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19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DB5" w:rsidRPr="00BF422F" w:rsidRDefault="003C2DB5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680768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16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679744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17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10404">
      <w:t>Veranstaltungen</w: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34C" w:rsidRPr="004C3985" w:rsidRDefault="002D434C" w:rsidP="002D434C">
    <w:r>
      <w:rPr>
        <w:noProof/>
        <w:lang w:eastAsia="de-DE" w:bidi="ar-SA"/>
      </w:rPr>
      <w:drawing>
        <wp:anchor distT="0" distB="0" distL="114300" distR="114300" simplePos="0" relativeHeight="251711488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37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422F" w:rsidRPr="00BF422F" w:rsidRDefault="00BF422F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10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4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255B">
      <w:t>Kriminalroman</w:t>
    </w:r>
    <w:r w:rsidR="00647ED9">
      <w:t>e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A7CF2" w:rsidRDefault="009A7CF2">
    <w:pPr>
      <w:pStyle w:val="Kopfzeile"/>
    </w:pPr>
    <w:r w:rsidRPr="009A7CF2">
      <w:rPr>
        <w:noProof/>
        <w:lang w:eastAsia="de-DE" w:bidi="ar-SA"/>
      </w:rPr>
      <w:drawing>
        <wp:anchor distT="0" distB="0" distL="114300" distR="114300" simplePos="0" relativeHeight="251665408" behindDoc="1" locked="0" layoutInCell="1" allowOverlap="1">
          <wp:simplePos x="0" y="0"/>
          <wp:positionH relativeFrom="column">
            <wp:posOffset>1661161</wp:posOffset>
          </wp:positionH>
          <wp:positionV relativeFrom="paragraph">
            <wp:posOffset>-2907665</wp:posOffset>
          </wp:positionV>
          <wp:extent cx="894080" cy="5762625"/>
          <wp:effectExtent l="2438400" t="0" r="2439670" b="0"/>
          <wp:wrapNone/>
          <wp:docPr id="11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2DB5" w:rsidRPr="004C3985" w:rsidRDefault="003C2DB5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76672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14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15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255B">
      <w:t>Kriminalromane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55B" w:rsidRPr="004C3985" w:rsidRDefault="00A1255B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98176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28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99200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29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Unterhaltung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55B" w:rsidRPr="00BF422F" w:rsidRDefault="00A1255B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702272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30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701248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31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Unterhaltung</w: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F48" w:rsidRPr="004C3985" w:rsidRDefault="008E6F48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695104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26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696128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27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1255B">
      <w:t>Nachdenkliches</w: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6F48" w:rsidRPr="00BF422F" w:rsidRDefault="008E6F48" w:rsidP="00806A8D">
    <w:pPr>
      <w:pStyle w:val="Titel"/>
      <w:jc w:val="center"/>
    </w:pPr>
    <w:r w:rsidRPr="00BF422F">
      <w:rPr>
        <w:noProof/>
        <w:lang w:eastAsia="de-DE" w:bidi="ar-SA"/>
      </w:rPr>
      <w:drawing>
        <wp:anchor distT="0" distB="0" distL="114300" distR="114300" simplePos="0" relativeHeight="251693056" behindDoc="1" locked="0" layoutInCell="1" allowOverlap="1">
          <wp:simplePos x="0" y="0"/>
          <wp:positionH relativeFrom="column">
            <wp:posOffset>1346834</wp:posOffset>
          </wp:positionH>
          <wp:positionV relativeFrom="paragraph">
            <wp:posOffset>-2888615</wp:posOffset>
          </wp:positionV>
          <wp:extent cx="894080" cy="5762625"/>
          <wp:effectExtent l="2457450" t="0" r="2420620" b="0"/>
          <wp:wrapNone/>
          <wp:docPr id="24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16200000" flipH="1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BF422F">
      <w:rPr>
        <w:noProof/>
        <w:lang w:eastAsia="de-DE" w:bidi="ar-SA"/>
      </w:rPr>
      <w:drawing>
        <wp:anchor distT="0" distB="0" distL="114300" distR="114300" simplePos="0" relativeHeight="251692032" behindDoc="1" locked="0" layoutInCell="1" allowOverlap="1">
          <wp:simplePos x="0" y="0"/>
          <wp:positionH relativeFrom="column">
            <wp:posOffset>3718560</wp:posOffset>
          </wp:positionH>
          <wp:positionV relativeFrom="paragraph">
            <wp:posOffset>-459740</wp:posOffset>
          </wp:positionV>
          <wp:extent cx="895350" cy="7620000"/>
          <wp:effectExtent l="0" t="0" r="0" b="0"/>
          <wp:wrapTight wrapText="bothSides">
            <wp:wrapPolygon edited="0">
              <wp:start x="13787" y="0"/>
              <wp:lineTo x="11489" y="864"/>
              <wp:lineTo x="9651" y="1728"/>
              <wp:lineTo x="5974" y="5184"/>
              <wp:lineTo x="5974" y="8640"/>
              <wp:lineTo x="7353" y="10368"/>
              <wp:lineTo x="9191" y="12096"/>
              <wp:lineTo x="9191" y="17280"/>
              <wp:lineTo x="5055" y="19872"/>
              <wp:lineTo x="2757" y="20736"/>
              <wp:lineTo x="0" y="21384"/>
              <wp:lineTo x="21600" y="21384"/>
              <wp:lineTo x="21600" y="11880"/>
              <wp:lineTo x="21140" y="11232"/>
              <wp:lineTo x="21600" y="11016"/>
              <wp:lineTo x="21600" y="0"/>
              <wp:lineTo x="13787" y="0"/>
            </wp:wrapPolygon>
          </wp:wrapTight>
          <wp:docPr id="25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flipH="1"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Nachdenkliches</w: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1255B" w:rsidRPr="004C3985" w:rsidRDefault="00A1255B" w:rsidP="00BF422F">
    <w:pPr>
      <w:pStyle w:val="Titel"/>
      <w:jc w:val="center"/>
    </w:pPr>
    <w:r>
      <w:rPr>
        <w:noProof/>
        <w:lang w:eastAsia="de-DE" w:bidi="ar-SA"/>
      </w:rPr>
      <w:drawing>
        <wp:anchor distT="0" distB="0" distL="114300" distR="114300" simplePos="0" relativeHeight="251707392" behindDoc="1" locked="0" layoutInCell="1" allowOverlap="1">
          <wp:simplePos x="0" y="0"/>
          <wp:positionH relativeFrom="column">
            <wp:posOffset>-843280</wp:posOffset>
          </wp:positionH>
          <wp:positionV relativeFrom="paragraph">
            <wp:posOffset>-450215</wp:posOffset>
          </wp:positionV>
          <wp:extent cx="895350" cy="7620000"/>
          <wp:effectExtent l="19050" t="0" r="0" b="0"/>
          <wp:wrapTight wrapText="bothSides">
            <wp:wrapPolygon edited="0">
              <wp:start x="-460" y="0"/>
              <wp:lineTo x="-460" y="21384"/>
              <wp:lineTo x="21140" y="21384"/>
              <wp:lineTo x="18383" y="20736"/>
              <wp:lineTo x="16085" y="19872"/>
              <wp:lineTo x="13328" y="18144"/>
              <wp:lineTo x="11489" y="16416"/>
              <wp:lineTo x="10570" y="15606"/>
              <wp:lineTo x="12868" y="11286"/>
              <wp:lineTo x="14706" y="9504"/>
              <wp:lineTo x="15166" y="8640"/>
              <wp:lineTo x="15626" y="7830"/>
              <wp:lineTo x="15626" y="7776"/>
              <wp:lineTo x="16085" y="6966"/>
              <wp:lineTo x="16085" y="6048"/>
              <wp:lineTo x="13787" y="3456"/>
              <wp:lineTo x="11489" y="1728"/>
              <wp:lineTo x="9651" y="864"/>
              <wp:lineTo x="7353" y="54"/>
              <wp:lineTo x="7353" y="0"/>
              <wp:lineTo x="-460" y="0"/>
            </wp:wrapPolygon>
          </wp:wrapTight>
          <wp:docPr id="34" name="Grafik 2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95350" cy="762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de-DE" w:bidi="ar-SA"/>
      </w:rPr>
      <w:drawing>
        <wp:anchor distT="0" distB="0" distL="114300" distR="114300" simplePos="0" relativeHeight="251708416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-2879089</wp:posOffset>
          </wp:positionV>
          <wp:extent cx="894080" cy="5762625"/>
          <wp:effectExtent l="2438400" t="0" r="2439670" b="0"/>
          <wp:wrapNone/>
          <wp:docPr id="35" name="Grafik 8" descr="seitenschal.em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itenschal.emf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 rot="5400000">
                    <a:off x="0" y="0"/>
                    <a:ext cx="894080" cy="57626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>Fachbücher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isplayBackgroundShape/>
  <w:attachedTemplate r:id="rId1"/>
  <w:defaultTabStop w:val="708"/>
  <w:hyphenationZone w:val="425"/>
  <w:evenAndOddHeaders/>
  <w:bookFoldPrinting/>
  <w:characterSpacingControl w:val="doNotCompress"/>
  <w:savePreviewPicture/>
  <w:hdrShapeDefaults>
    <o:shapedefaults v:ext="edit" spidmax="24578">
      <o:colormru v:ext="edit" colors="#fc0"/>
      <o:colormenu v:ext="edit" fillcolor="#fc0" strokecolor="#ffc000"/>
    </o:shapedefaults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42259E"/>
    <w:rsid w:val="0001112B"/>
    <w:rsid w:val="00014F4B"/>
    <w:rsid w:val="0001595D"/>
    <w:rsid w:val="00015A38"/>
    <w:rsid w:val="00040C25"/>
    <w:rsid w:val="000413DD"/>
    <w:rsid w:val="00050C52"/>
    <w:rsid w:val="00063EA9"/>
    <w:rsid w:val="00083A4B"/>
    <w:rsid w:val="000A62C9"/>
    <w:rsid w:val="000B41F6"/>
    <w:rsid w:val="000B55A6"/>
    <w:rsid w:val="000B7F16"/>
    <w:rsid w:val="000D1DFB"/>
    <w:rsid w:val="000D76C3"/>
    <w:rsid w:val="000E07F0"/>
    <w:rsid w:val="000F2918"/>
    <w:rsid w:val="000F3B0D"/>
    <w:rsid w:val="00102E4F"/>
    <w:rsid w:val="00130BC0"/>
    <w:rsid w:val="00133424"/>
    <w:rsid w:val="00147DD1"/>
    <w:rsid w:val="00151E15"/>
    <w:rsid w:val="00157A6E"/>
    <w:rsid w:val="00166B5A"/>
    <w:rsid w:val="0017093F"/>
    <w:rsid w:val="001766C4"/>
    <w:rsid w:val="00191AD5"/>
    <w:rsid w:val="001B744B"/>
    <w:rsid w:val="001C64B1"/>
    <w:rsid w:val="001D33CE"/>
    <w:rsid w:val="001D3CD1"/>
    <w:rsid w:val="001E2711"/>
    <w:rsid w:val="001F6D2E"/>
    <w:rsid w:val="00200D9A"/>
    <w:rsid w:val="0020257B"/>
    <w:rsid w:val="00204A84"/>
    <w:rsid w:val="002074DE"/>
    <w:rsid w:val="00210404"/>
    <w:rsid w:val="00217F41"/>
    <w:rsid w:val="0024739C"/>
    <w:rsid w:val="002578F4"/>
    <w:rsid w:val="00262CE5"/>
    <w:rsid w:val="00263848"/>
    <w:rsid w:val="00263874"/>
    <w:rsid w:val="00263EDA"/>
    <w:rsid w:val="00266536"/>
    <w:rsid w:val="00266CB2"/>
    <w:rsid w:val="002A1897"/>
    <w:rsid w:val="002C18B1"/>
    <w:rsid w:val="002D434C"/>
    <w:rsid w:val="00326FEB"/>
    <w:rsid w:val="0033092F"/>
    <w:rsid w:val="00356E2C"/>
    <w:rsid w:val="00357CE5"/>
    <w:rsid w:val="00360C58"/>
    <w:rsid w:val="00374C9A"/>
    <w:rsid w:val="00397343"/>
    <w:rsid w:val="003A3A6F"/>
    <w:rsid w:val="003B037D"/>
    <w:rsid w:val="003C2DB5"/>
    <w:rsid w:val="003D262A"/>
    <w:rsid w:val="00404732"/>
    <w:rsid w:val="00410644"/>
    <w:rsid w:val="00412798"/>
    <w:rsid w:val="0042259E"/>
    <w:rsid w:val="00446CFC"/>
    <w:rsid w:val="00453FDA"/>
    <w:rsid w:val="00475C25"/>
    <w:rsid w:val="00487F8E"/>
    <w:rsid w:val="004962D0"/>
    <w:rsid w:val="004C3985"/>
    <w:rsid w:val="004C43E2"/>
    <w:rsid w:val="004D141C"/>
    <w:rsid w:val="00500C81"/>
    <w:rsid w:val="00512C65"/>
    <w:rsid w:val="0051412F"/>
    <w:rsid w:val="00540629"/>
    <w:rsid w:val="00541C10"/>
    <w:rsid w:val="005652E6"/>
    <w:rsid w:val="005661EB"/>
    <w:rsid w:val="0057249B"/>
    <w:rsid w:val="005A3921"/>
    <w:rsid w:val="005A793E"/>
    <w:rsid w:val="005A7AF5"/>
    <w:rsid w:val="005B5F7D"/>
    <w:rsid w:val="00615CDA"/>
    <w:rsid w:val="006311CC"/>
    <w:rsid w:val="006344F6"/>
    <w:rsid w:val="00646CF8"/>
    <w:rsid w:val="00647ED9"/>
    <w:rsid w:val="00677095"/>
    <w:rsid w:val="0069452E"/>
    <w:rsid w:val="006B6C2F"/>
    <w:rsid w:val="006C326C"/>
    <w:rsid w:val="006C6456"/>
    <w:rsid w:val="006D07E5"/>
    <w:rsid w:val="006D1579"/>
    <w:rsid w:val="006D2319"/>
    <w:rsid w:val="006F2542"/>
    <w:rsid w:val="007606FE"/>
    <w:rsid w:val="00771720"/>
    <w:rsid w:val="00771A82"/>
    <w:rsid w:val="00785273"/>
    <w:rsid w:val="00792385"/>
    <w:rsid w:val="007946D0"/>
    <w:rsid w:val="007A2E5E"/>
    <w:rsid w:val="007B0177"/>
    <w:rsid w:val="007E3480"/>
    <w:rsid w:val="007E3F96"/>
    <w:rsid w:val="007E7BCB"/>
    <w:rsid w:val="007F5D66"/>
    <w:rsid w:val="00806A8D"/>
    <w:rsid w:val="00806B67"/>
    <w:rsid w:val="008201F4"/>
    <w:rsid w:val="00833E99"/>
    <w:rsid w:val="00835778"/>
    <w:rsid w:val="00877CB3"/>
    <w:rsid w:val="00885814"/>
    <w:rsid w:val="00886CB1"/>
    <w:rsid w:val="0089751E"/>
    <w:rsid w:val="008B387F"/>
    <w:rsid w:val="008B69F9"/>
    <w:rsid w:val="008B7E67"/>
    <w:rsid w:val="008C0490"/>
    <w:rsid w:val="008E15F0"/>
    <w:rsid w:val="008E6F48"/>
    <w:rsid w:val="008F67A9"/>
    <w:rsid w:val="00900779"/>
    <w:rsid w:val="00915F5C"/>
    <w:rsid w:val="009233CB"/>
    <w:rsid w:val="0094468A"/>
    <w:rsid w:val="009465E4"/>
    <w:rsid w:val="00952DA2"/>
    <w:rsid w:val="00957E11"/>
    <w:rsid w:val="009A176B"/>
    <w:rsid w:val="009A7CF2"/>
    <w:rsid w:val="009F04E3"/>
    <w:rsid w:val="009F1DA6"/>
    <w:rsid w:val="00A11DF5"/>
    <w:rsid w:val="00A1255B"/>
    <w:rsid w:val="00A12DD0"/>
    <w:rsid w:val="00A21226"/>
    <w:rsid w:val="00A678F6"/>
    <w:rsid w:val="00A76704"/>
    <w:rsid w:val="00A941B4"/>
    <w:rsid w:val="00AA0193"/>
    <w:rsid w:val="00AA2695"/>
    <w:rsid w:val="00AB06A1"/>
    <w:rsid w:val="00AB69E0"/>
    <w:rsid w:val="00AB6E47"/>
    <w:rsid w:val="00AD4837"/>
    <w:rsid w:val="00AE7FA3"/>
    <w:rsid w:val="00AF566D"/>
    <w:rsid w:val="00AF58EE"/>
    <w:rsid w:val="00B20A53"/>
    <w:rsid w:val="00B21480"/>
    <w:rsid w:val="00B471DA"/>
    <w:rsid w:val="00B72AA1"/>
    <w:rsid w:val="00B87E54"/>
    <w:rsid w:val="00BB6705"/>
    <w:rsid w:val="00BD019F"/>
    <w:rsid w:val="00BD07E9"/>
    <w:rsid w:val="00BD5FBE"/>
    <w:rsid w:val="00BD6EDC"/>
    <w:rsid w:val="00BD7824"/>
    <w:rsid w:val="00BE2697"/>
    <w:rsid w:val="00BF422F"/>
    <w:rsid w:val="00BF51AA"/>
    <w:rsid w:val="00C128F5"/>
    <w:rsid w:val="00C20987"/>
    <w:rsid w:val="00C27BE3"/>
    <w:rsid w:val="00C40D33"/>
    <w:rsid w:val="00C50AF9"/>
    <w:rsid w:val="00C54A18"/>
    <w:rsid w:val="00C62DFF"/>
    <w:rsid w:val="00C76B91"/>
    <w:rsid w:val="00CA6AA7"/>
    <w:rsid w:val="00CB0A5F"/>
    <w:rsid w:val="00CB5DD9"/>
    <w:rsid w:val="00CC53D5"/>
    <w:rsid w:val="00CD3816"/>
    <w:rsid w:val="00CD5493"/>
    <w:rsid w:val="00CF7589"/>
    <w:rsid w:val="00D15904"/>
    <w:rsid w:val="00D20574"/>
    <w:rsid w:val="00D251C5"/>
    <w:rsid w:val="00D36405"/>
    <w:rsid w:val="00D43BC2"/>
    <w:rsid w:val="00D537B6"/>
    <w:rsid w:val="00D65253"/>
    <w:rsid w:val="00D83766"/>
    <w:rsid w:val="00DB260B"/>
    <w:rsid w:val="00DB7B8A"/>
    <w:rsid w:val="00DD5B65"/>
    <w:rsid w:val="00DF1D58"/>
    <w:rsid w:val="00E10877"/>
    <w:rsid w:val="00E60A8E"/>
    <w:rsid w:val="00E61A9A"/>
    <w:rsid w:val="00E7319B"/>
    <w:rsid w:val="00E73878"/>
    <w:rsid w:val="00E73C98"/>
    <w:rsid w:val="00E77ED9"/>
    <w:rsid w:val="00E807E2"/>
    <w:rsid w:val="00E86D56"/>
    <w:rsid w:val="00E95F8E"/>
    <w:rsid w:val="00EA295C"/>
    <w:rsid w:val="00EA40E0"/>
    <w:rsid w:val="00EB5007"/>
    <w:rsid w:val="00EC397B"/>
    <w:rsid w:val="00EC3E32"/>
    <w:rsid w:val="00EE073F"/>
    <w:rsid w:val="00F21C52"/>
    <w:rsid w:val="00F41F5D"/>
    <w:rsid w:val="00F8183C"/>
    <w:rsid w:val="00F9126F"/>
    <w:rsid w:val="00FA59A5"/>
    <w:rsid w:val="00FB3D5C"/>
    <w:rsid w:val="00FB5234"/>
    <w:rsid w:val="00FD0B93"/>
    <w:rsid w:val="00FD7B65"/>
    <w:rsid w:val="00FE38F3"/>
    <w:rsid w:val="00FE6D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>
      <o:colormru v:ext="edit" colors="#fc0"/>
      <o:colormenu v:ext="edit" fillcolor="#fc0" strokecolor="#ffc000"/>
    </o:shapedefaults>
    <o:shapelayout v:ext="edit">
      <o:idmap v:ext="edit" data="1"/>
      <o:rules v:ext="edit">
        <o:r id="V:Rule1" type="callout" idref="#_x0000_s1048"/>
        <o:r id="V:Rule2" type="callout" idref="#_x0000_s1030"/>
        <o:r id="V:Rule3" type="callout" idref="#_x0000_s1028"/>
        <o:r id="V:Rule4" type="callout" idref="#_x0000_s1032"/>
        <o:r id="V:Rule5" type="callout" idref="#_x0000_s1033"/>
        <o:r id="V:Rule6" type="callout" idref="#_x0000_s1034"/>
        <o:r id="V:Rule7" type="callout" idref="#_x0000_s1049"/>
        <o:r id="V:Rule8" type="callout" idref="#_x0000_s1050"/>
        <o:r id="V:Rule9" type="callout" idref="#_x0000_s1051"/>
        <o:r id="V:Rule10" type="callout" idref="#_x0000_s1052"/>
        <o:r id="V:Rule11" type="callout" idref="#_x0000_s1053"/>
        <o:r id="V:Rule12" type="callout" idref="#_x0000_s10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F41F5D"/>
    <w:rPr>
      <w:lang w:val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41F5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B82B0F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F41F5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EC4220" w:themeColor="accent1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F41F5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EC4220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F41F5D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EC4220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F41F5D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7A1D0A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F41F5D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7A1D0A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F41F5D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887F4C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F41F5D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EC4220" w:themeColor="accent1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F41F5D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887F4C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link w:val="KeinLeerraumZchn"/>
    <w:uiPriority w:val="1"/>
    <w:qFormat/>
    <w:rsid w:val="00F41F5D"/>
    <w:pPr>
      <w:spacing w:after="0" w:line="240" w:lineRule="auto"/>
    </w:pPr>
  </w:style>
  <w:style w:type="character" w:customStyle="1" w:styleId="KeinLeerraumZchn">
    <w:name w:val="Kein Leerraum Zchn"/>
    <w:basedOn w:val="Absatz-Standardschriftart"/>
    <w:link w:val="KeinLeerraum"/>
    <w:uiPriority w:val="1"/>
    <w:rsid w:val="004C398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C39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C3985"/>
    <w:rPr>
      <w:rFonts w:ascii="Tahoma" w:hAnsi="Tahoma" w:cs="Tahoma"/>
      <w:sz w:val="16"/>
      <w:szCs w:val="16"/>
    </w:rPr>
  </w:style>
  <w:style w:type="paragraph" w:styleId="Kopfzeile">
    <w:name w:val="header"/>
    <w:basedOn w:val="Standard"/>
    <w:link w:val="KopfzeileZchn"/>
    <w:uiPriority w:val="99"/>
    <w:unhideWhenUsed/>
    <w:rsid w:val="004C39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C3985"/>
  </w:style>
  <w:style w:type="paragraph" w:styleId="Fuzeile">
    <w:name w:val="footer"/>
    <w:basedOn w:val="Standard"/>
    <w:link w:val="FuzeileZchn"/>
    <w:uiPriority w:val="99"/>
    <w:semiHidden/>
    <w:unhideWhenUsed/>
    <w:rsid w:val="004C398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4C3985"/>
  </w:style>
  <w:style w:type="paragraph" w:styleId="Titel">
    <w:name w:val="Title"/>
    <w:basedOn w:val="Standard"/>
    <w:next w:val="Standard"/>
    <w:link w:val="TitelZchn"/>
    <w:uiPriority w:val="10"/>
    <w:qFormat/>
    <w:rsid w:val="00F41F5D"/>
    <w:pPr>
      <w:pBdr>
        <w:bottom w:val="single" w:sz="8" w:space="4" w:color="EC4220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36538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F41F5D"/>
    <w:rPr>
      <w:rFonts w:asciiTheme="majorHAnsi" w:eastAsiaTheme="majorEastAsia" w:hAnsiTheme="majorHAnsi" w:cstheme="majorBidi"/>
      <w:color w:val="336538" w:themeColor="text2" w:themeShade="BF"/>
      <w:spacing w:val="5"/>
      <w:kern w:val="28"/>
      <w:sz w:val="52"/>
      <w:szCs w:val="52"/>
    </w:rPr>
  </w:style>
  <w:style w:type="paragraph" w:styleId="IntensivesAnfhrungszeichen">
    <w:name w:val="Intense Quote"/>
    <w:basedOn w:val="Standard"/>
    <w:next w:val="Standard"/>
    <w:link w:val="IntensivesAnfhrungszeichenZchn"/>
    <w:uiPriority w:val="30"/>
    <w:qFormat/>
    <w:rsid w:val="00F41F5D"/>
    <w:pPr>
      <w:pBdr>
        <w:bottom w:val="single" w:sz="4" w:space="4" w:color="EC4220" w:themeColor="accent1"/>
      </w:pBdr>
      <w:spacing w:before="200" w:after="280"/>
      <w:ind w:left="936" w:right="936"/>
    </w:pPr>
    <w:rPr>
      <w:b/>
      <w:bCs/>
      <w:i/>
      <w:iCs/>
      <w:color w:val="EC4220" w:themeColor="accent1"/>
    </w:rPr>
  </w:style>
  <w:style w:type="character" w:customStyle="1" w:styleId="IntensivesAnfhrungszeichenZchn">
    <w:name w:val="Intensives Anführungszeichen Zchn"/>
    <w:basedOn w:val="Absatz-Standardschriftart"/>
    <w:link w:val="IntensivesAnfhrungszeichen"/>
    <w:uiPriority w:val="30"/>
    <w:rsid w:val="00F41F5D"/>
    <w:rPr>
      <w:b/>
      <w:bCs/>
      <w:i/>
      <w:iCs/>
      <w:color w:val="EC4220" w:themeColor="accent1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F41F5D"/>
    <w:rPr>
      <w:rFonts w:asciiTheme="majorHAnsi" w:eastAsiaTheme="majorEastAsia" w:hAnsiTheme="majorHAnsi" w:cstheme="majorBidi"/>
      <w:b/>
      <w:bCs/>
      <w:color w:val="B82B0F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F41F5D"/>
    <w:rPr>
      <w:rFonts w:asciiTheme="majorHAnsi" w:eastAsiaTheme="majorEastAsia" w:hAnsiTheme="majorHAnsi" w:cstheme="majorBidi"/>
      <w:b/>
      <w:bCs/>
      <w:color w:val="EC4220" w:themeColor="accen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F41F5D"/>
    <w:rPr>
      <w:rFonts w:asciiTheme="majorHAnsi" w:eastAsiaTheme="majorEastAsia" w:hAnsiTheme="majorHAnsi" w:cstheme="majorBidi"/>
      <w:b/>
      <w:bCs/>
      <w:color w:val="EC4220" w:themeColor="accent1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41F5D"/>
    <w:rPr>
      <w:rFonts w:asciiTheme="majorHAnsi" w:eastAsiaTheme="majorEastAsia" w:hAnsiTheme="majorHAnsi" w:cstheme="majorBidi"/>
      <w:b/>
      <w:bCs/>
      <w:i/>
      <w:iCs/>
      <w:color w:val="EC4220" w:themeColor="accent1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F41F5D"/>
    <w:rPr>
      <w:rFonts w:asciiTheme="majorHAnsi" w:eastAsiaTheme="majorEastAsia" w:hAnsiTheme="majorHAnsi" w:cstheme="majorBidi"/>
      <w:color w:val="7A1D0A" w:themeColor="accent1" w:themeShade="7F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F41F5D"/>
    <w:rPr>
      <w:rFonts w:asciiTheme="majorHAnsi" w:eastAsiaTheme="majorEastAsia" w:hAnsiTheme="majorHAnsi" w:cstheme="majorBidi"/>
      <w:i/>
      <w:iCs/>
      <w:color w:val="7A1D0A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rsid w:val="00F41F5D"/>
    <w:rPr>
      <w:rFonts w:asciiTheme="majorHAnsi" w:eastAsiaTheme="majorEastAsia" w:hAnsiTheme="majorHAnsi" w:cstheme="majorBidi"/>
      <w:i/>
      <w:iCs/>
      <w:color w:val="887F4C" w:themeColor="text1" w:themeTint="BF"/>
    </w:rPr>
  </w:style>
  <w:style w:type="character" w:customStyle="1" w:styleId="berschrift8Zchn">
    <w:name w:val="Überschrift 8 Zchn"/>
    <w:basedOn w:val="Absatz-Standardschriftart"/>
    <w:link w:val="berschrift8"/>
    <w:uiPriority w:val="9"/>
    <w:rsid w:val="00F41F5D"/>
    <w:rPr>
      <w:rFonts w:asciiTheme="majorHAnsi" w:eastAsiaTheme="majorEastAsia" w:hAnsiTheme="majorHAnsi" w:cstheme="majorBidi"/>
      <w:color w:val="EC4220" w:themeColor="accent1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rsid w:val="00F41F5D"/>
    <w:rPr>
      <w:rFonts w:asciiTheme="majorHAnsi" w:eastAsiaTheme="majorEastAsia" w:hAnsiTheme="majorHAnsi" w:cstheme="majorBidi"/>
      <w:i/>
      <w:iCs/>
      <w:color w:val="887F4C" w:themeColor="text1" w:themeTint="BF"/>
      <w:sz w:val="20"/>
      <w:szCs w:val="20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F41F5D"/>
    <w:pPr>
      <w:spacing w:line="240" w:lineRule="auto"/>
    </w:pPr>
    <w:rPr>
      <w:b/>
      <w:bCs/>
      <w:color w:val="EC4220" w:themeColor="accent1"/>
      <w:sz w:val="18"/>
      <w:szCs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F41F5D"/>
    <w:pPr>
      <w:numPr>
        <w:ilvl w:val="1"/>
      </w:numPr>
    </w:pPr>
    <w:rPr>
      <w:rFonts w:asciiTheme="majorHAnsi" w:eastAsiaTheme="majorEastAsia" w:hAnsiTheme="majorHAnsi" w:cstheme="majorBidi"/>
      <w:i/>
      <w:iCs/>
      <w:color w:val="EC4220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41F5D"/>
    <w:rPr>
      <w:rFonts w:asciiTheme="majorHAnsi" w:eastAsiaTheme="majorEastAsia" w:hAnsiTheme="majorHAnsi" w:cstheme="majorBidi"/>
      <w:i/>
      <w:iCs/>
      <w:color w:val="EC4220" w:themeColor="accent1"/>
      <w:spacing w:val="15"/>
      <w:sz w:val="24"/>
      <w:szCs w:val="24"/>
    </w:rPr>
  </w:style>
  <w:style w:type="character" w:styleId="Fett">
    <w:name w:val="Strong"/>
    <w:basedOn w:val="Absatz-Standardschriftart"/>
    <w:uiPriority w:val="22"/>
    <w:qFormat/>
    <w:rsid w:val="00F41F5D"/>
    <w:rPr>
      <w:b/>
      <w:bCs/>
    </w:rPr>
  </w:style>
  <w:style w:type="character" w:styleId="Hervorhebung">
    <w:name w:val="Emphasis"/>
    <w:basedOn w:val="Absatz-Standardschriftart"/>
    <w:uiPriority w:val="20"/>
    <w:qFormat/>
    <w:rsid w:val="00F41F5D"/>
    <w:rPr>
      <w:i/>
      <w:iCs/>
    </w:rPr>
  </w:style>
  <w:style w:type="paragraph" w:styleId="Listenabsatz">
    <w:name w:val="List Paragraph"/>
    <w:basedOn w:val="Standard"/>
    <w:uiPriority w:val="34"/>
    <w:qFormat/>
    <w:rsid w:val="00F41F5D"/>
    <w:pPr>
      <w:ind w:left="720"/>
      <w:contextualSpacing/>
    </w:pPr>
  </w:style>
  <w:style w:type="paragraph" w:styleId="Anfhrungszeichen">
    <w:name w:val="Quote"/>
    <w:basedOn w:val="Standard"/>
    <w:next w:val="Standard"/>
    <w:link w:val="AnfhrungszeichenZchn"/>
    <w:uiPriority w:val="29"/>
    <w:qFormat/>
    <w:rsid w:val="00F41F5D"/>
    <w:rPr>
      <w:i/>
      <w:iCs/>
      <w:color w:val="494429" w:themeColor="text1"/>
    </w:rPr>
  </w:style>
  <w:style w:type="character" w:customStyle="1" w:styleId="AnfhrungszeichenZchn">
    <w:name w:val="Anführungszeichen Zchn"/>
    <w:basedOn w:val="Absatz-Standardschriftart"/>
    <w:link w:val="Anfhrungszeichen"/>
    <w:uiPriority w:val="29"/>
    <w:rsid w:val="00F41F5D"/>
    <w:rPr>
      <w:i/>
      <w:iCs/>
      <w:color w:val="494429" w:themeColor="text1"/>
    </w:rPr>
  </w:style>
  <w:style w:type="character" w:styleId="SchwacheHervorhebung">
    <w:name w:val="Subtle Emphasis"/>
    <w:basedOn w:val="Absatz-Standardschriftart"/>
    <w:uiPriority w:val="19"/>
    <w:qFormat/>
    <w:rsid w:val="00F41F5D"/>
    <w:rPr>
      <w:i/>
      <w:iCs/>
      <w:color w:val="B8AF80" w:themeColor="text1" w:themeTint="7F"/>
    </w:rPr>
  </w:style>
  <w:style w:type="character" w:styleId="IntensiveHervorhebung">
    <w:name w:val="Intense Emphasis"/>
    <w:basedOn w:val="Absatz-Standardschriftart"/>
    <w:uiPriority w:val="21"/>
    <w:qFormat/>
    <w:rsid w:val="00F41F5D"/>
    <w:rPr>
      <w:b/>
      <w:bCs/>
      <w:i/>
      <w:iCs/>
      <w:color w:val="EC4220" w:themeColor="accent1"/>
    </w:rPr>
  </w:style>
  <w:style w:type="character" w:styleId="SchwacherVerweis">
    <w:name w:val="Subtle Reference"/>
    <w:basedOn w:val="Absatz-Standardschriftart"/>
    <w:uiPriority w:val="31"/>
    <w:qFormat/>
    <w:rsid w:val="00F41F5D"/>
    <w:rPr>
      <w:smallCaps/>
      <w:color w:val="B92C0F" w:themeColor="accent2"/>
      <w:u w:val="single"/>
    </w:rPr>
  </w:style>
  <w:style w:type="character" w:styleId="IntensiverVerweis">
    <w:name w:val="Intense Reference"/>
    <w:basedOn w:val="Absatz-Standardschriftart"/>
    <w:uiPriority w:val="32"/>
    <w:qFormat/>
    <w:rsid w:val="00F41F5D"/>
    <w:rPr>
      <w:b/>
      <w:bCs/>
      <w:smallCaps/>
      <w:color w:val="B92C0F" w:themeColor="accent2"/>
      <w:spacing w:val="5"/>
      <w:u w:val="single"/>
    </w:rPr>
  </w:style>
  <w:style w:type="character" w:styleId="Buchtitel">
    <w:name w:val="Book Title"/>
    <w:basedOn w:val="Absatz-Standardschriftart"/>
    <w:uiPriority w:val="33"/>
    <w:qFormat/>
    <w:rsid w:val="00F41F5D"/>
    <w:rPr>
      <w:b/>
      <w:b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F41F5D"/>
    <w:pPr>
      <w:outlineLvl w:val="9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721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3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package" Target="embeddings/Microsoft_Office_PowerPoint-Folie2.sldx"/><Relationship Id="rId26" Type="http://schemas.openxmlformats.org/officeDocument/2006/relationships/package" Target="embeddings/Microsoft_Office_PowerPoint-Folie4.sldx"/><Relationship Id="rId39" Type="http://schemas.openxmlformats.org/officeDocument/2006/relationships/image" Target="media/image19.emf"/><Relationship Id="rId21" Type="http://schemas.openxmlformats.org/officeDocument/2006/relationships/footer" Target="footer3.xml"/><Relationship Id="rId34" Type="http://schemas.openxmlformats.org/officeDocument/2006/relationships/header" Target="header5.xml"/><Relationship Id="rId42" Type="http://schemas.openxmlformats.org/officeDocument/2006/relationships/header" Target="header7.xml"/><Relationship Id="rId47" Type="http://schemas.openxmlformats.org/officeDocument/2006/relationships/image" Target="media/image23.emf"/><Relationship Id="rId50" Type="http://schemas.openxmlformats.org/officeDocument/2006/relationships/header" Target="header9.xml"/><Relationship Id="rId55" Type="http://schemas.openxmlformats.org/officeDocument/2006/relationships/image" Target="media/image27.emf"/><Relationship Id="rId63" Type="http://schemas.openxmlformats.org/officeDocument/2006/relationships/footer" Target="footer5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9" Type="http://schemas.openxmlformats.org/officeDocument/2006/relationships/package" Target="embeddings/Microsoft_Office_PowerPoint-Folie5.sldx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5.png"/><Relationship Id="rId32" Type="http://schemas.openxmlformats.org/officeDocument/2006/relationships/package" Target="embeddings/Microsoft_Office_PowerPoint-Folie6.sldx"/><Relationship Id="rId37" Type="http://schemas.openxmlformats.org/officeDocument/2006/relationships/package" Target="embeddings/Microsoft_Office_PowerPoint-Folie7.sldx"/><Relationship Id="rId40" Type="http://schemas.openxmlformats.org/officeDocument/2006/relationships/package" Target="embeddings/Microsoft_Office_PowerPoint-Folie8.sldx"/><Relationship Id="rId45" Type="http://schemas.openxmlformats.org/officeDocument/2006/relationships/package" Target="embeddings/Microsoft_Office_PowerPoint-Folie9.sldx"/><Relationship Id="rId53" Type="http://schemas.openxmlformats.org/officeDocument/2006/relationships/package" Target="embeddings/Microsoft_Office_PowerPoint-Folie11.sldx"/><Relationship Id="rId58" Type="http://schemas.openxmlformats.org/officeDocument/2006/relationships/header" Target="header11.xml"/><Relationship Id="rId66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package" Target="embeddings/Microsoft_Office_PowerPoint-Folie1.sldx"/><Relationship Id="rId23" Type="http://schemas.openxmlformats.org/officeDocument/2006/relationships/package" Target="embeddings/Microsoft_Office_PowerPoint-Folie3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49" Type="http://schemas.openxmlformats.org/officeDocument/2006/relationships/image" Target="media/image24.png"/><Relationship Id="rId57" Type="http://schemas.openxmlformats.org/officeDocument/2006/relationships/image" Target="media/image28.png"/><Relationship Id="rId61" Type="http://schemas.openxmlformats.org/officeDocument/2006/relationships/header" Target="header14.xml"/><Relationship Id="rId10" Type="http://schemas.openxmlformats.org/officeDocument/2006/relationships/header" Target="header2.xml"/><Relationship Id="rId19" Type="http://schemas.openxmlformats.org/officeDocument/2006/relationships/image" Target="media/image9.jpeg"/><Relationship Id="rId31" Type="http://schemas.openxmlformats.org/officeDocument/2006/relationships/image" Target="media/image15.emf"/><Relationship Id="rId44" Type="http://schemas.openxmlformats.org/officeDocument/2006/relationships/image" Target="media/image21.emf"/><Relationship Id="rId52" Type="http://schemas.openxmlformats.org/officeDocument/2006/relationships/image" Target="media/image25.emf"/><Relationship Id="rId60" Type="http://schemas.openxmlformats.org/officeDocument/2006/relationships/header" Target="header13.xml"/><Relationship Id="rId65" Type="http://schemas.openxmlformats.org/officeDocument/2006/relationships/header" Target="header15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openxmlformats.org/officeDocument/2006/relationships/header" Target="header6.xml"/><Relationship Id="rId43" Type="http://schemas.openxmlformats.org/officeDocument/2006/relationships/header" Target="header8.xml"/><Relationship Id="rId48" Type="http://schemas.openxmlformats.org/officeDocument/2006/relationships/package" Target="embeddings/Microsoft_Office_PowerPoint-Folie10.sldx"/><Relationship Id="rId56" Type="http://schemas.openxmlformats.org/officeDocument/2006/relationships/package" Target="embeddings/Microsoft_Office_PowerPoint-Folie12.sldx"/><Relationship Id="rId64" Type="http://schemas.openxmlformats.org/officeDocument/2006/relationships/image" Target="media/image29.png"/><Relationship Id="rId8" Type="http://schemas.openxmlformats.org/officeDocument/2006/relationships/image" Target="media/image2.jpeg"/><Relationship Id="rId51" Type="http://schemas.openxmlformats.org/officeDocument/2006/relationships/header" Target="header10.xml"/><Relationship Id="rId3" Type="http://schemas.openxmlformats.org/officeDocument/2006/relationships/settings" Target="settings.xml"/><Relationship Id="rId12" Type="http://schemas.openxmlformats.org/officeDocument/2006/relationships/header" Target="header3.xml"/><Relationship Id="rId17" Type="http://schemas.openxmlformats.org/officeDocument/2006/relationships/image" Target="media/image8.emf"/><Relationship Id="rId25" Type="http://schemas.openxmlformats.org/officeDocument/2006/relationships/image" Target="media/image11.emf"/><Relationship Id="rId33" Type="http://schemas.openxmlformats.org/officeDocument/2006/relationships/image" Target="media/image16.png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59" Type="http://schemas.openxmlformats.org/officeDocument/2006/relationships/header" Target="header12.xml"/><Relationship Id="rId67" Type="http://schemas.openxmlformats.org/officeDocument/2006/relationships/theme" Target="theme/theme1.xml"/><Relationship Id="rId20" Type="http://schemas.openxmlformats.org/officeDocument/2006/relationships/header" Target="header4.xml"/><Relationship Id="rId41" Type="http://schemas.openxmlformats.org/officeDocument/2006/relationships/image" Target="media/image20.png"/><Relationship Id="rId54" Type="http://schemas.openxmlformats.org/officeDocument/2006/relationships/image" Target="media/image26.png"/><Relationship Id="rId62" Type="http://schemas.openxmlformats.org/officeDocument/2006/relationships/footer" Target="footer4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0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4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5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methyst\AppData\Roaming\Microsoft\Templates\06_05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0.jpeg"/></Relationships>
</file>

<file path=word/theme/theme1.xml><?xml version="1.0" encoding="utf-8"?>
<a:theme xmlns:a="http://schemas.openxmlformats.org/drawingml/2006/main" name="café">
  <a:themeElements>
    <a:clrScheme name="café">
      <a:dk1>
        <a:srgbClr val="494429"/>
      </a:dk1>
      <a:lt1>
        <a:sysClr val="window" lastClr="FFFFFF"/>
      </a:lt1>
      <a:dk2>
        <a:srgbClr val="44874B"/>
      </a:dk2>
      <a:lt2>
        <a:srgbClr val="EEECE1"/>
      </a:lt2>
      <a:accent1>
        <a:srgbClr val="EC4220"/>
      </a:accent1>
      <a:accent2>
        <a:srgbClr val="B92C0F"/>
      </a:accent2>
      <a:accent3>
        <a:srgbClr val="9BBB59"/>
      </a:accent3>
      <a:accent4>
        <a:srgbClr val="1A2F49"/>
      </a:accent4>
      <a:accent5>
        <a:srgbClr val="00B0F0"/>
      </a:accent5>
      <a:accent6>
        <a:srgbClr val="4AE23E"/>
      </a:accent6>
      <a:hlink>
        <a:srgbClr val="336738"/>
      </a:hlink>
      <a:folHlink>
        <a:srgbClr val="7F7F7F"/>
      </a:folHlink>
    </a:clrScheme>
    <a:fontScheme name="café">
      <a:majorFont>
        <a:latin typeface="Lucida Calligraphy"/>
        <a:ea typeface=""/>
        <a:cs typeface=""/>
      </a:majorFont>
      <a:minorFont>
        <a:latin typeface="Arial"/>
        <a:ea typeface=""/>
        <a:cs typeface=""/>
      </a:minorFont>
    </a:fontScheme>
    <a:fmtScheme name="Deimos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satMod val="180000"/>
              </a:schemeClr>
            </a:gs>
            <a:gs pos="65000">
              <a:schemeClr val="phClr">
                <a:tint val="32000"/>
                <a:satMod val="250000"/>
              </a:schemeClr>
            </a:gs>
            <a:gs pos="100000">
              <a:schemeClr val="phClr">
                <a:tint val="23000"/>
                <a:satMod val="300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shade val="15000"/>
                <a:satMod val="180000"/>
              </a:schemeClr>
            </a:gs>
            <a:gs pos="50000">
              <a:schemeClr val="phClr">
                <a:shade val="45000"/>
                <a:satMod val="170000"/>
              </a:schemeClr>
            </a:gs>
            <a:gs pos="70000">
              <a:schemeClr val="phClr">
                <a:tint val="99000"/>
                <a:shade val="65000"/>
                <a:satMod val="155000"/>
              </a:schemeClr>
            </a:gs>
            <a:gs pos="100000">
              <a:schemeClr val="phClr">
                <a:tint val="95500"/>
                <a:shade val="100000"/>
                <a:satMod val="15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55000" cap="flat" cmpd="thickThin" algn="ctr">
          <a:solidFill>
            <a:schemeClr val="phClr"/>
          </a:solidFill>
          <a:prstDash val="solid"/>
        </a:ln>
        <a:ln w="63500" cap="flat" cmpd="thickThin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63500" dist="38100" dir="5400000" rotWithShape="0">
              <a:srgbClr val="000000">
                <a:alpha val="45000"/>
              </a:srgbClr>
            </a:outerShdw>
          </a:effectLst>
          <a:scene3d>
            <a:camera prst="orthographicFront" fov="0">
              <a:rot lat="0" lon="0" rev="0"/>
            </a:camera>
            <a:lightRig rig="glow" dir="t">
              <a:rot lat="0" lon="0" rev="6360000"/>
            </a:lightRig>
          </a:scene3d>
          <a:sp3d contourW="1000" prstMaterial="flat">
            <a:bevelT w="95250" h="101600"/>
            <a:contourClr>
              <a:schemeClr val="phClr">
                <a:satMod val="30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0000"/>
                <a:satMod val="400000"/>
              </a:schemeClr>
            </a:gs>
            <a:gs pos="25000">
              <a:schemeClr val="phClr">
                <a:tint val="83000"/>
                <a:satMod val="320000"/>
              </a:schemeClr>
            </a:gs>
            <a:gs pos="100000">
              <a:schemeClr val="phClr">
                <a:shade val="15000"/>
                <a:satMod val="320000"/>
              </a:schemeClr>
            </a:gs>
          </a:gsLst>
          <a:path path="circle">
            <a:fillToRect l="10000" t="110000" r="10000" b="100000"/>
          </a:path>
        </a:gradFill>
        <a:blipFill>
          <a:blip xmlns:r="http://schemas.openxmlformats.org/officeDocument/2006/relationships" r:embed="rId1">
            <a:duotone>
              <a:schemeClr val="phClr">
                <a:shade val="90000"/>
                <a:satMod val="150000"/>
              </a:schemeClr>
              <a:schemeClr val="phClr">
                <a:tint val="88000"/>
                <a:satMod val="150000"/>
              </a:schemeClr>
            </a:duotone>
          </a:blip>
          <a:tile tx="0" ty="0" sx="65000" sy="6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1F514B-70F9-499C-99BD-09A061F4CA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06_05.dotx</Template>
  <TotalTime>0</TotalTime>
  <Pages>16</Pages>
  <Words>465</Words>
  <Characters>2932</Characters>
  <Application>Microsoft Office Word</Application>
  <DocSecurity>0</DocSecurity>
  <Lines>24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Überschriften</vt:lpstr>
      </vt:variant>
      <vt:variant>
        <vt:i4>12</vt:i4>
      </vt:variant>
    </vt:vector>
  </HeadingPairs>
  <TitlesOfParts>
    <vt:vector size="13" baseType="lpstr">
      <vt:lpstr>Neue Bücher Neue Snacks</vt:lpstr>
      <vt:lpstr>/Menü Fingerfood</vt:lpstr>
      <vt:lpstr>Lachs und Cocktail</vt:lpstr>
      <vt:lpstr>/Süßes Frühstück</vt:lpstr>
      <vt:lpstr>Sommermenü</vt:lpstr>
      <vt:lpstr>/Earl Grey-Gedeck</vt:lpstr>
      <vt:lpstr>Heiß und Kalt</vt:lpstr>
      <vt:lpstr>Ostfriesen-Gedeck</vt:lpstr>
      <vt:lpstr>/Sommer-Gedeck</vt:lpstr>
      <vt:lpstr>Französisch - Italienisch</vt:lpstr>
      <vt:lpstr>Kleine Stärkung</vt:lpstr>
      <vt:lpstr>Kindermenü 2</vt:lpstr>
      <vt:lpstr>Kindermenü 1</vt:lpstr>
    </vt:vector>
  </TitlesOfParts>
  <Company/>
  <LinksUpToDate>false</LinksUpToDate>
  <CharactersWithSpaces>3391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Neue Bücher Neue Snacks</dc:title>
  <dc:subject>Sommer 2007</dc:subject>
  <dc:creator>Ursula Eilers</dc:creator>
  <cp:lastModifiedBy>Ursula Eilers</cp:lastModifiedBy>
  <cp:revision>13</cp:revision>
  <cp:lastPrinted>2007-07-21T14:53:00Z</cp:lastPrinted>
  <dcterms:created xsi:type="dcterms:W3CDTF">2007-07-20T17:58:00Z</dcterms:created>
  <dcterms:modified xsi:type="dcterms:W3CDTF">2007-07-24T18:58:00Z</dcterms:modified>
</cp:coreProperties>
</file>