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3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660"/>
      </w:tblGrid>
      <w:tr w:rsidR="00736931" w:rsidRPr="00736931" w:rsidTr="00736931">
        <w:trPr>
          <w:trHeight w:val="402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36931" w:rsidRPr="00736931" w:rsidRDefault="00736931" w:rsidP="007369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736931">
              <w:rPr>
                <w:rFonts w:ascii="Calibri" w:eastAsia="Times New Roman" w:hAnsi="Calibri" w:cs="Times New Roman"/>
                <w:color w:val="000000"/>
                <w:lang w:eastAsia="de-DE"/>
              </w:rPr>
              <w:t>Monat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736931" w:rsidRPr="00736931" w:rsidRDefault="00736931" w:rsidP="007369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736931">
              <w:rPr>
                <w:rFonts w:ascii="Calibri" w:eastAsia="Times New Roman" w:hAnsi="Calibri" w:cs="Times New Roman"/>
                <w:color w:val="000000"/>
                <w:lang w:eastAsia="de-DE"/>
              </w:rPr>
              <w:t>Anzahl</w:t>
            </w:r>
          </w:p>
        </w:tc>
      </w:tr>
      <w:tr w:rsidR="00736931" w:rsidRPr="00736931" w:rsidTr="00736931">
        <w:trPr>
          <w:trHeight w:val="402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6931" w:rsidRPr="00736931" w:rsidRDefault="00736931" w:rsidP="007369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736931">
              <w:rPr>
                <w:rFonts w:ascii="Calibri" w:eastAsia="Times New Roman" w:hAnsi="Calibri" w:cs="Times New Roman"/>
                <w:color w:val="000000"/>
                <w:lang w:eastAsia="de-DE"/>
              </w:rPr>
              <w:t>Januar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6931" w:rsidRPr="00736931" w:rsidRDefault="00736931" w:rsidP="007369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736931">
              <w:rPr>
                <w:rFonts w:ascii="Calibri" w:eastAsia="Times New Roman" w:hAnsi="Calibri" w:cs="Times New Roman"/>
                <w:color w:val="000000"/>
                <w:lang w:eastAsia="de-DE"/>
              </w:rPr>
              <w:t>25</w:t>
            </w:r>
          </w:p>
        </w:tc>
      </w:tr>
      <w:tr w:rsidR="00736931" w:rsidRPr="00736931" w:rsidTr="00736931">
        <w:trPr>
          <w:trHeight w:val="402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6931" w:rsidRPr="00736931" w:rsidRDefault="00736931" w:rsidP="007369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736931">
              <w:rPr>
                <w:rFonts w:ascii="Calibri" w:eastAsia="Times New Roman" w:hAnsi="Calibri" w:cs="Times New Roman"/>
                <w:color w:val="000000"/>
                <w:lang w:eastAsia="de-DE"/>
              </w:rPr>
              <w:t>Februar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6931" w:rsidRPr="00736931" w:rsidRDefault="00736931" w:rsidP="007369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736931">
              <w:rPr>
                <w:rFonts w:ascii="Calibri" w:eastAsia="Times New Roman" w:hAnsi="Calibri" w:cs="Times New Roman"/>
                <w:color w:val="000000"/>
                <w:lang w:eastAsia="de-DE"/>
              </w:rPr>
              <w:t>10</w:t>
            </w:r>
          </w:p>
        </w:tc>
      </w:tr>
      <w:tr w:rsidR="00736931" w:rsidRPr="00736931" w:rsidTr="00736931">
        <w:trPr>
          <w:trHeight w:val="402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6931" w:rsidRPr="00736931" w:rsidRDefault="00736931" w:rsidP="007369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736931">
              <w:rPr>
                <w:rFonts w:ascii="Calibri" w:eastAsia="Times New Roman" w:hAnsi="Calibri" w:cs="Times New Roman"/>
                <w:color w:val="000000"/>
                <w:lang w:eastAsia="de-DE"/>
              </w:rPr>
              <w:t>März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6931" w:rsidRPr="00736931" w:rsidRDefault="00736931" w:rsidP="007369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736931">
              <w:rPr>
                <w:rFonts w:ascii="Calibri" w:eastAsia="Times New Roman" w:hAnsi="Calibri" w:cs="Times New Roman"/>
                <w:color w:val="000000"/>
                <w:lang w:eastAsia="de-DE"/>
              </w:rPr>
              <w:t>24</w:t>
            </w:r>
          </w:p>
        </w:tc>
        <w:bookmarkStart w:id="0" w:name="_GoBack"/>
        <w:bookmarkEnd w:id="0"/>
      </w:tr>
      <w:tr w:rsidR="00736931" w:rsidRPr="00736931" w:rsidTr="00736931">
        <w:trPr>
          <w:trHeight w:val="402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6931" w:rsidRPr="00736931" w:rsidRDefault="00736931" w:rsidP="007369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736931">
              <w:rPr>
                <w:rFonts w:ascii="Calibri" w:eastAsia="Times New Roman" w:hAnsi="Calibri" w:cs="Times New Roman"/>
                <w:color w:val="000000"/>
                <w:lang w:eastAsia="de-DE"/>
              </w:rPr>
              <w:t>April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6931" w:rsidRPr="00736931" w:rsidRDefault="00736931" w:rsidP="007369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736931">
              <w:rPr>
                <w:rFonts w:ascii="Calibri" w:eastAsia="Times New Roman" w:hAnsi="Calibri" w:cs="Times New Roman"/>
                <w:color w:val="000000"/>
                <w:lang w:eastAsia="de-DE"/>
              </w:rPr>
              <w:t>61</w:t>
            </w:r>
          </w:p>
        </w:tc>
      </w:tr>
      <w:tr w:rsidR="00736931" w:rsidRPr="00736931" w:rsidTr="00736931">
        <w:trPr>
          <w:trHeight w:val="402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6931" w:rsidRPr="00736931" w:rsidRDefault="00736931" w:rsidP="007369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736931">
              <w:rPr>
                <w:rFonts w:ascii="Calibri" w:eastAsia="Times New Roman" w:hAnsi="Calibri" w:cs="Times New Roman"/>
                <w:color w:val="000000"/>
                <w:lang w:eastAsia="de-DE"/>
              </w:rPr>
              <w:t>Mai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6931" w:rsidRPr="00736931" w:rsidRDefault="00736931" w:rsidP="007369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736931">
              <w:rPr>
                <w:rFonts w:ascii="Calibri" w:eastAsia="Times New Roman" w:hAnsi="Calibri" w:cs="Times New Roman"/>
                <w:color w:val="000000"/>
                <w:lang w:eastAsia="de-DE"/>
              </w:rPr>
              <w:t>254</w:t>
            </w:r>
          </w:p>
        </w:tc>
      </w:tr>
      <w:tr w:rsidR="00736931" w:rsidRPr="00736931" w:rsidTr="00736931">
        <w:trPr>
          <w:trHeight w:val="402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6931" w:rsidRPr="00736931" w:rsidRDefault="00736931" w:rsidP="007369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736931">
              <w:rPr>
                <w:rFonts w:ascii="Calibri" w:eastAsia="Times New Roman" w:hAnsi="Calibri" w:cs="Times New Roman"/>
                <w:color w:val="000000"/>
                <w:lang w:eastAsia="de-DE"/>
              </w:rPr>
              <w:t>Juni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6931" w:rsidRPr="00736931" w:rsidRDefault="00736931" w:rsidP="007369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736931">
              <w:rPr>
                <w:rFonts w:ascii="Calibri" w:eastAsia="Times New Roman" w:hAnsi="Calibri" w:cs="Times New Roman"/>
                <w:color w:val="000000"/>
                <w:lang w:eastAsia="de-DE"/>
              </w:rPr>
              <w:t>25</w:t>
            </w:r>
          </w:p>
        </w:tc>
      </w:tr>
      <w:tr w:rsidR="00736931" w:rsidRPr="00736931" w:rsidTr="00736931">
        <w:trPr>
          <w:trHeight w:val="402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6931" w:rsidRPr="00736931" w:rsidRDefault="00736931" w:rsidP="007369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736931">
              <w:rPr>
                <w:rFonts w:ascii="Calibri" w:eastAsia="Times New Roman" w:hAnsi="Calibri" w:cs="Times New Roman"/>
                <w:color w:val="000000"/>
                <w:lang w:eastAsia="de-DE"/>
              </w:rPr>
              <w:t>Juli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6931" w:rsidRPr="00736931" w:rsidRDefault="00736931" w:rsidP="007369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736931">
              <w:rPr>
                <w:rFonts w:ascii="Calibri" w:eastAsia="Times New Roman" w:hAnsi="Calibri" w:cs="Times New Roman"/>
                <w:color w:val="000000"/>
                <w:lang w:eastAsia="de-DE"/>
              </w:rPr>
              <w:t>34</w:t>
            </w:r>
          </w:p>
        </w:tc>
      </w:tr>
      <w:tr w:rsidR="00736931" w:rsidRPr="00736931" w:rsidTr="00736931">
        <w:trPr>
          <w:trHeight w:val="402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6931" w:rsidRPr="00736931" w:rsidRDefault="00736931" w:rsidP="007369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736931">
              <w:rPr>
                <w:rFonts w:ascii="Calibri" w:eastAsia="Times New Roman" w:hAnsi="Calibri" w:cs="Times New Roman"/>
                <w:color w:val="000000"/>
                <w:lang w:eastAsia="de-DE"/>
              </w:rPr>
              <w:t>August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6931" w:rsidRPr="00736931" w:rsidRDefault="00736931" w:rsidP="007369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736931">
              <w:rPr>
                <w:rFonts w:ascii="Calibri" w:eastAsia="Times New Roman" w:hAnsi="Calibri" w:cs="Times New Roman"/>
                <w:color w:val="000000"/>
                <w:lang w:eastAsia="de-DE"/>
              </w:rPr>
              <w:t>11</w:t>
            </w:r>
          </w:p>
        </w:tc>
      </w:tr>
      <w:tr w:rsidR="00736931" w:rsidRPr="00736931" w:rsidTr="00736931">
        <w:trPr>
          <w:trHeight w:val="402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6931" w:rsidRPr="00736931" w:rsidRDefault="00736931" w:rsidP="007369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736931">
              <w:rPr>
                <w:rFonts w:ascii="Calibri" w:eastAsia="Times New Roman" w:hAnsi="Calibri" w:cs="Times New Roman"/>
                <w:color w:val="000000"/>
                <w:lang w:eastAsia="de-DE"/>
              </w:rPr>
              <w:t>September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6931" w:rsidRPr="00736931" w:rsidRDefault="00736931" w:rsidP="007369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736931">
              <w:rPr>
                <w:rFonts w:ascii="Calibri" w:eastAsia="Times New Roman" w:hAnsi="Calibri" w:cs="Times New Roman"/>
                <w:color w:val="000000"/>
                <w:lang w:eastAsia="de-DE"/>
              </w:rPr>
              <w:t>65</w:t>
            </w:r>
          </w:p>
        </w:tc>
      </w:tr>
      <w:tr w:rsidR="00736931" w:rsidRPr="00736931" w:rsidTr="00736931">
        <w:trPr>
          <w:trHeight w:val="402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6931" w:rsidRPr="00736931" w:rsidRDefault="00736931" w:rsidP="007369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736931">
              <w:rPr>
                <w:rFonts w:ascii="Calibri" w:eastAsia="Times New Roman" w:hAnsi="Calibri" w:cs="Times New Roman"/>
                <w:color w:val="000000"/>
                <w:lang w:eastAsia="de-DE"/>
              </w:rPr>
              <w:t>Oktober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6931" w:rsidRPr="00736931" w:rsidRDefault="00736931" w:rsidP="007369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736931">
              <w:rPr>
                <w:rFonts w:ascii="Calibri" w:eastAsia="Times New Roman" w:hAnsi="Calibri" w:cs="Times New Roman"/>
                <w:color w:val="000000"/>
                <w:lang w:eastAsia="de-DE"/>
              </w:rPr>
              <w:t>32</w:t>
            </w:r>
          </w:p>
        </w:tc>
      </w:tr>
      <w:tr w:rsidR="00736931" w:rsidRPr="00736931" w:rsidTr="00736931">
        <w:trPr>
          <w:trHeight w:val="402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6931" w:rsidRPr="00736931" w:rsidRDefault="00736931" w:rsidP="007369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736931">
              <w:rPr>
                <w:rFonts w:ascii="Calibri" w:eastAsia="Times New Roman" w:hAnsi="Calibri" w:cs="Times New Roman"/>
                <w:color w:val="000000"/>
                <w:lang w:eastAsia="de-DE"/>
              </w:rPr>
              <w:t>November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6931" w:rsidRPr="00736931" w:rsidRDefault="00736931" w:rsidP="007369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736931">
              <w:rPr>
                <w:rFonts w:ascii="Calibri" w:eastAsia="Times New Roman" w:hAnsi="Calibri" w:cs="Times New Roman"/>
                <w:color w:val="000000"/>
                <w:lang w:eastAsia="de-DE"/>
              </w:rPr>
              <w:t>21</w:t>
            </w:r>
          </w:p>
        </w:tc>
      </w:tr>
      <w:tr w:rsidR="00736931" w:rsidRPr="00736931" w:rsidTr="00736931">
        <w:trPr>
          <w:trHeight w:val="402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6931" w:rsidRPr="00736931" w:rsidRDefault="00736931" w:rsidP="007369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736931">
              <w:rPr>
                <w:rFonts w:ascii="Calibri" w:eastAsia="Times New Roman" w:hAnsi="Calibri" w:cs="Times New Roman"/>
                <w:color w:val="000000"/>
                <w:lang w:eastAsia="de-DE"/>
              </w:rPr>
              <w:t>Dezember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6931" w:rsidRPr="00736931" w:rsidRDefault="00736931" w:rsidP="007369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736931">
              <w:rPr>
                <w:rFonts w:ascii="Calibri" w:eastAsia="Times New Roman" w:hAnsi="Calibri" w:cs="Times New Roman"/>
                <w:color w:val="000000"/>
                <w:lang w:eastAsia="de-DE"/>
              </w:rPr>
              <w:t>44</w:t>
            </w:r>
          </w:p>
        </w:tc>
      </w:tr>
    </w:tbl>
    <w:p w:rsidR="00696E6B" w:rsidRPr="00736931" w:rsidRDefault="00736931" w:rsidP="00736931"/>
    <w:sectPr w:rsidR="00696E6B" w:rsidRPr="0073693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001"/>
    <w:rsid w:val="004A2933"/>
    <w:rsid w:val="00736931"/>
    <w:rsid w:val="00852F6B"/>
    <w:rsid w:val="00A638D6"/>
    <w:rsid w:val="00AB3FA5"/>
    <w:rsid w:val="00CA0001"/>
    <w:rsid w:val="00D36411"/>
    <w:rsid w:val="00D7226B"/>
    <w:rsid w:val="00F34E19"/>
    <w:rsid w:val="00FA2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4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Mourad.dotm</Template>
  <TotalTime>0</TotalTime>
  <Pages>1</Pages>
  <Words>20</Words>
  <Characters>127</Characters>
  <Application>Microsoft Office Word</Application>
  <DocSecurity>0</DocSecurity>
  <Lines>1</Lines>
  <Paragraphs>1</Paragraphs>
  <ScaleCrop>false</ScaleCrop>
  <Company>Maninweb.de</Company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Mourad Louha</dc:creator>
  <cp:lastModifiedBy>Mourad Louha</cp:lastModifiedBy>
  <cp:revision>2</cp:revision>
  <dcterms:created xsi:type="dcterms:W3CDTF">2013-11-13T10:45:00Z</dcterms:created>
  <dcterms:modified xsi:type="dcterms:W3CDTF">2013-11-13T11:10:00Z</dcterms:modified>
</cp:coreProperties>
</file>